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58B2" w14:textId="2EC4E1D3" w:rsidR="003B65BF" w:rsidRDefault="0023180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6106A8">
        <w:rPr>
          <w:rFonts w:ascii="Arial" w:hAnsi="Arial" w:cs="Arial"/>
          <w:b/>
          <w:sz w:val="24"/>
          <w:szCs w:val="24"/>
          <w:lang w:eastAsia="zh-CN"/>
        </w:rPr>
        <w:t>9</w:t>
      </w:r>
      <w:r>
        <w:rPr>
          <w:rFonts w:ascii="Arial" w:eastAsia="MS Mincho" w:hAnsi="Arial" w:cs="Arial"/>
          <w:b/>
          <w:sz w:val="24"/>
          <w:szCs w:val="24"/>
        </w:rPr>
        <w:tab/>
      </w:r>
      <w:r w:rsidR="00CA3964" w:rsidRPr="00CA3964">
        <w:rPr>
          <w:rFonts w:ascii="Arial" w:eastAsia="MS Mincho" w:hAnsi="Arial" w:cs="Arial"/>
          <w:b/>
          <w:sz w:val="24"/>
          <w:szCs w:val="24"/>
        </w:rPr>
        <w:t>R4-2321591</w:t>
      </w:r>
    </w:p>
    <w:p w14:paraId="28B0657B" w14:textId="4A90CF24" w:rsidR="003B65BF" w:rsidRDefault="009F3395">
      <w:pPr>
        <w:tabs>
          <w:tab w:val="right" w:pos="10440"/>
          <w:tab w:val="right" w:pos="13323"/>
        </w:tabs>
        <w:spacing w:afterLines="100" w:after="240"/>
        <w:rPr>
          <w:rFonts w:ascii="Arial" w:hAnsi="Arial" w:cs="Arial"/>
          <w:b/>
          <w:sz w:val="24"/>
          <w:szCs w:val="24"/>
          <w:lang w:val="en-US" w:eastAsia="zh-CN"/>
        </w:rPr>
      </w:pPr>
      <w:r w:rsidRPr="009F3395">
        <w:rPr>
          <w:rFonts w:ascii="Arial" w:hAnsi="Arial"/>
          <w:b/>
          <w:sz w:val="24"/>
          <w:szCs w:val="24"/>
          <w:lang w:eastAsia="zh-CN"/>
        </w:rPr>
        <w:t>Chicago, USA, 13 Nov. – 17 Nov. 2023</w:t>
      </w:r>
    </w:p>
    <w:p w14:paraId="1231D7BC" w14:textId="2E817943"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A3FCF" w:rsidRPr="002A3FCF">
        <w:rPr>
          <w:rFonts w:ascii="Arial" w:hAnsi="Arial" w:cs="Arial"/>
          <w:sz w:val="22"/>
          <w:lang w:eastAsia="zh-CN"/>
        </w:rPr>
        <w:t>WF on core maintenance and performance part for multi-Rx WI</w:t>
      </w:r>
    </w:p>
    <w:p w14:paraId="1D2DF5AE" w14:textId="39A6C678"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2A3FCF">
        <w:rPr>
          <w:rFonts w:ascii="Arial" w:hAnsi="Arial" w:cs="Arial"/>
          <w:sz w:val="22"/>
          <w:lang w:eastAsia="zh-CN"/>
        </w:rPr>
        <w:t>8</w:t>
      </w:r>
      <w:r>
        <w:rPr>
          <w:rFonts w:ascii="Arial" w:hAnsi="Arial" w:cs="Arial"/>
          <w:sz w:val="22"/>
          <w:lang w:eastAsia="zh-CN"/>
        </w:rPr>
        <w:t>.</w:t>
      </w:r>
      <w:r w:rsidR="00355E0A">
        <w:rPr>
          <w:rFonts w:ascii="Arial" w:hAnsi="Arial" w:cs="Arial"/>
          <w:sz w:val="22"/>
          <w:lang w:eastAsia="zh-CN"/>
        </w:rPr>
        <w:t>7</w:t>
      </w:r>
      <w:r>
        <w:rPr>
          <w:rFonts w:ascii="Arial" w:hAnsi="Arial" w:cs="Arial"/>
          <w:sz w:val="22"/>
          <w:lang w:eastAsia="zh-CN"/>
        </w:rPr>
        <w:t>.5</w:t>
      </w:r>
    </w:p>
    <w:p w14:paraId="0736D866" w14:textId="37B6E280"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r w:rsidR="005A2D60">
        <w:rPr>
          <w:rFonts w:ascii="Arial" w:hAnsi="Arial" w:cs="Arial"/>
          <w:bCs/>
          <w:sz w:val="22"/>
        </w:rPr>
        <w:t>, Ericsson</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6A70B448" w:rsidR="003B65BF" w:rsidRDefault="00231804">
      <w:pPr>
        <w:pStyle w:val="1"/>
        <w:numPr>
          <w:ilvl w:val="0"/>
          <w:numId w:val="7"/>
        </w:numPr>
        <w:tabs>
          <w:tab w:val="clear" w:pos="432"/>
        </w:tabs>
        <w:rPr>
          <w:sz w:val="28"/>
          <w:szCs w:val="28"/>
          <w:lang w:eastAsia="zh-CN"/>
        </w:rPr>
      </w:pPr>
      <w:r>
        <w:rPr>
          <w:sz w:val="28"/>
          <w:szCs w:val="28"/>
        </w:rPr>
        <w:t xml:space="preserve">Topic #1: </w:t>
      </w:r>
      <w:r w:rsidR="009F3395">
        <w:rPr>
          <w:sz w:val="28"/>
          <w:szCs w:val="28"/>
        </w:rPr>
        <w:t>Core maintenance</w:t>
      </w:r>
    </w:p>
    <w:p w14:paraId="71329D18" w14:textId="68E7696C" w:rsidR="00E46CDD" w:rsidRPr="00E46CDD" w:rsidRDefault="00E46CDD" w:rsidP="00E46CDD">
      <w:pPr>
        <w:rPr>
          <w:b/>
          <w:bCs/>
          <w:color w:val="000000" w:themeColor="text1"/>
          <w:szCs w:val="24"/>
          <w:lang w:eastAsia="zh-CN"/>
        </w:rPr>
      </w:pPr>
      <w:r w:rsidRPr="00E46CDD">
        <w:rPr>
          <w:b/>
          <w:bCs/>
          <w:color w:val="0070C0"/>
        </w:rPr>
        <w:t>&lt;Agreement&gt;</w:t>
      </w:r>
    </w:p>
    <w:p w14:paraId="393258E0" w14:textId="614150B5" w:rsidR="00400CEF" w:rsidRPr="003B7591"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B7591">
        <w:rPr>
          <w:rFonts w:eastAsia="宋体"/>
          <w:color w:val="000000" w:themeColor="text1"/>
          <w:szCs w:val="24"/>
          <w:lang w:eastAsia="zh-CN"/>
        </w:rPr>
        <w:t>Measurement period for L1-RSRP configured for GBBR</w:t>
      </w:r>
      <w:r>
        <w:rPr>
          <w:rFonts w:eastAsia="宋体"/>
          <w:color w:val="000000" w:themeColor="text1"/>
          <w:szCs w:val="24"/>
          <w:lang w:eastAsia="zh-CN"/>
        </w:rPr>
        <w:t>, N = 8</w:t>
      </w:r>
    </w:p>
    <w:p w14:paraId="5B886490" w14:textId="77777777" w:rsidR="00400CEF" w:rsidRPr="00E46CDD" w:rsidRDefault="00400CEF" w:rsidP="00400CEF">
      <w:pPr>
        <w:spacing w:afterLines="50" w:after="120"/>
        <w:rPr>
          <w:b/>
          <w:bCs/>
          <w:color w:val="0070C0"/>
          <w:szCs w:val="24"/>
          <w:lang w:eastAsia="zh-CN"/>
        </w:rPr>
      </w:pPr>
    </w:p>
    <w:p w14:paraId="5261B27A" w14:textId="77777777" w:rsidR="00E46CDD" w:rsidRDefault="00E46CDD" w:rsidP="00E46CDD">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E46CDD">
        <w:rPr>
          <w:rFonts w:eastAsia="宋体"/>
          <w:color w:val="000000" w:themeColor="text1"/>
          <w:szCs w:val="24"/>
          <w:lang w:eastAsia="zh-CN"/>
        </w:rPr>
        <w:t>L1-RSRP non-GBBR measurement enhancement</w:t>
      </w:r>
      <w:r w:rsidRPr="00E46CDD">
        <w:rPr>
          <w:rFonts w:eastAsia="宋体"/>
          <w:color w:val="000000" w:themeColor="text1"/>
          <w:szCs w:val="24"/>
          <w:lang w:eastAsia="zh-CN"/>
        </w:rPr>
        <w:tab/>
        <w:t>for multi-Rx is applied to L1-SINR non-GBBR measurement.</w:t>
      </w:r>
    </w:p>
    <w:p w14:paraId="4785A6CF" w14:textId="77777777" w:rsidR="003B7591" w:rsidRPr="003B7591" w:rsidRDefault="003B7591" w:rsidP="003B7591">
      <w:pPr>
        <w:spacing w:after="120"/>
        <w:rPr>
          <w:color w:val="000000" w:themeColor="text1"/>
          <w:szCs w:val="24"/>
          <w:lang w:eastAsia="zh-CN"/>
        </w:rPr>
      </w:pPr>
    </w:p>
    <w:p w14:paraId="6BAAC2B9" w14:textId="7DA65551" w:rsidR="00E46CDD" w:rsidRPr="00E46CDD" w:rsidRDefault="00E46CDD" w:rsidP="00E46CDD">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E46CDD">
        <w:rPr>
          <w:rFonts w:eastAsia="宋体"/>
          <w:color w:val="000000" w:themeColor="text1"/>
          <w:szCs w:val="24"/>
          <w:lang w:eastAsia="zh-CN"/>
        </w:rPr>
        <w:t xml:space="preserve">For MAC CE based PDCCH TCI state switch for m-DCI scenario, </w:t>
      </w:r>
      <w:r>
        <w:rPr>
          <w:rFonts w:eastAsia="宋体"/>
          <w:color w:val="000000" w:themeColor="text1"/>
          <w:szCs w:val="24"/>
          <w:lang w:eastAsia="zh-CN"/>
        </w:rPr>
        <w:t>n</w:t>
      </w:r>
      <w:r w:rsidRPr="00E46CDD">
        <w:rPr>
          <w:rFonts w:eastAsia="宋体"/>
          <w:color w:val="000000" w:themeColor="text1"/>
          <w:szCs w:val="24"/>
          <w:lang w:eastAsia="zh-CN"/>
        </w:rPr>
        <w:t>o RRM requirement is defined for simultaneous PDCCH reception with different QCL typeD in Rel-18 multi-Rx WI.</w:t>
      </w:r>
    </w:p>
    <w:p w14:paraId="5C07DC32" w14:textId="77777777" w:rsidR="00E46CDD" w:rsidRPr="00E46CDD" w:rsidRDefault="00E46CDD">
      <w:pPr>
        <w:spacing w:afterLines="50" w:after="120"/>
        <w:rPr>
          <w:b/>
          <w:bCs/>
          <w:color w:val="0070C0"/>
          <w:szCs w:val="24"/>
          <w:lang w:eastAsia="zh-CN"/>
        </w:rPr>
      </w:pPr>
    </w:p>
    <w:p w14:paraId="6929D319" w14:textId="77777777" w:rsidR="007C3A83" w:rsidRDefault="007C3A83" w:rsidP="007C3A83">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C3A83">
        <w:rPr>
          <w:rFonts w:eastAsia="宋体"/>
          <w:color w:val="000000" w:themeColor="text1"/>
          <w:szCs w:val="24"/>
          <w:lang w:eastAsia="zh-CN"/>
        </w:rPr>
        <w:t>Requirements for RRC based dual TCI state switch are defined.</w:t>
      </w:r>
    </w:p>
    <w:p w14:paraId="08A8690A" w14:textId="77777777" w:rsidR="003B7591" w:rsidRPr="003B7591" w:rsidRDefault="003B7591" w:rsidP="003B7591">
      <w:pPr>
        <w:pStyle w:val="aff7"/>
        <w:ind w:firstLine="400"/>
        <w:rPr>
          <w:rFonts w:eastAsia="宋体"/>
          <w:color w:val="000000" w:themeColor="text1"/>
          <w:szCs w:val="24"/>
          <w:lang w:eastAsia="zh-CN"/>
        </w:rPr>
      </w:pPr>
    </w:p>
    <w:p w14:paraId="21C20E2A" w14:textId="77777777" w:rsidR="00400CEF" w:rsidRPr="00400CEF"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00CEF">
        <w:rPr>
          <w:rFonts w:eastAsia="宋体"/>
          <w:color w:val="000000" w:themeColor="text1"/>
          <w:szCs w:val="24"/>
          <w:lang w:eastAsia="zh-CN"/>
        </w:rPr>
        <w:t>For the requirement defined in the WI excepting the requirement for beam sweeping factor reduction:</w:t>
      </w:r>
    </w:p>
    <w:p w14:paraId="2CA63601" w14:textId="77777777" w:rsidR="00400CEF" w:rsidRPr="00400CEF" w:rsidRDefault="00400CEF" w:rsidP="00400CEF">
      <w:pPr>
        <w:pStyle w:val="aff7"/>
        <w:numPr>
          <w:ilvl w:val="1"/>
          <w:numId w:val="8"/>
        </w:numPr>
        <w:overflowPunct/>
        <w:autoSpaceDE/>
        <w:autoSpaceDN/>
        <w:adjustRightInd/>
        <w:spacing w:after="120"/>
        <w:ind w:left="1440" w:firstLineChars="0"/>
        <w:textAlignment w:val="auto"/>
        <w:rPr>
          <w:color w:val="000000" w:themeColor="text1"/>
        </w:rPr>
      </w:pPr>
      <w:r w:rsidRPr="00400CEF">
        <w:rPr>
          <w:color w:val="000000" w:themeColor="text1"/>
        </w:rPr>
        <w:t>When the side conditions are not fulfilled, the corresponding multi-Rx requirement is not applicable.</w:t>
      </w:r>
    </w:p>
    <w:p w14:paraId="2EFB13C8" w14:textId="77777777" w:rsidR="00E46CDD" w:rsidRPr="007C3A83" w:rsidRDefault="00E46CDD">
      <w:pPr>
        <w:spacing w:afterLines="50" w:after="120"/>
        <w:rPr>
          <w:b/>
          <w:bCs/>
          <w:color w:val="0070C0"/>
          <w:szCs w:val="24"/>
          <w:lang w:eastAsia="zh-CN"/>
        </w:rPr>
      </w:pPr>
    </w:p>
    <w:p w14:paraId="359A1834" w14:textId="3331B61A" w:rsidR="001735C4" w:rsidRPr="001735C4" w:rsidRDefault="001735C4" w:rsidP="001735C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735C4">
        <w:rPr>
          <w:rFonts w:eastAsia="宋体"/>
          <w:color w:val="000000" w:themeColor="text1"/>
          <w:szCs w:val="24"/>
          <w:lang w:eastAsia="zh-CN"/>
        </w:rPr>
        <w:t>Power class for new UE capability for simultaneous reception with different QCL typeD for L1 measurements</w:t>
      </w:r>
      <w:r w:rsidR="00620188">
        <w:rPr>
          <w:rFonts w:eastAsia="宋体"/>
          <w:color w:val="000000" w:themeColor="text1"/>
          <w:szCs w:val="24"/>
          <w:lang w:eastAsia="zh-CN"/>
        </w:rPr>
        <w:t>.</w:t>
      </w:r>
    </w:p>
    <w:p w14:paraId="04761673" w14:textId="6EA5A7AE" w:rsidR="001735C4" w:rsidRDefault="001735C4" w:rsidP="001735C4">
      <w:pPr>
        <w:pStyle w:val="aff7"/>
        <w:numPr>
          <w:ilvl w:val="1"/>
          <w:numId w:val="8"/>
        </w:numPr>
        <w:overflowPunct/>
        <w:autoSpaceDE/>
        <w:autoSpaceDN/>
        <w:adjustRightInd/>
        <w:spacing w:after="120"/>
        <w:ind w:left="1440" w:firstLineChars="0"/>
        <w:textAlignment w:val="auto"/>
        <w:rPr>
          <w:color w:val="000000" w:themeColor="text1"/>
        </w:rPr>
      </w:pPr>
      <w:r w:rsidRPr="001735C4">
        <w:rPr>
          <w:color w:val="000000" w:themeColor="text1"/>
        </w:rPr>
        <w:t>All power classes expect PC6 for multi-Rx.</w:t>
      </w:r>
    </w:p>
    <w:p w14:paraId="14E0E1E9" w14:textId="444A3A26" w:rsidR="001735C4" w:rsidRPr="00A72C8B" w:rsidRDefault="001735C4" w:rsidP="001735C4">
      <w:pPr>
        <w:pStyle w:val="aff7"/>
        <w:numPr>
          <w:ilvl w:val="1"/>
          <w:numId w:val="8"/>
        </w:numPr>
        <w:overflowPunct/>
        <w:autoSpaceDE/>
        <w:autoSpaceDN/>
        <w:adjustRightInd/>
        <w:spacing w:after="120"/>
        <w:ind w:left="1440" w:firstLineChars="0"/>
        <w:textAlignment w:val="auto"/>
        <w:rPr>
          <w:color w:val="000000" w:themeColor="text1"/>
        </w:rPr>
      </w:pPr>
      <w:r w:rsidRPr="001735C4">
        <w:rPr>
          <w:color w:val="000000" w:themeColor="text1"/>
        </w:rPr>
        <w:t>Further discussion is not precluded if this agreement is not aligned with the RF decision.</w:t>
      </w:r>
    </w:p>
    <w:p w14:paraId="4147FF16" w14:textId="77777777" w:rsidR="001735C4" w:rsidRPr="005C5909" w:rsidRDefault="001735C4" w:rsidP="001735C4">
      <w:pPr>
        <w:rPr>
          <w:color w:val="0070C0"/>
        </w:rPr>
      </w:pPr>
    </w:p>
    <w:p w14:paraId="0211C982" w14:textId="1523BF9E" w:rsidR="001735C4" w:rsidRDefault="001735C4" w:rsidP="001735C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735C4">
        <w:rPr>
          <w:rFonts w:eastAsia="宋体"/>
          <w:color w:val="000000" w:themeColor="text1"/>
          <w:szCs w:val="24"/>
          <w:lang w:eastAsia="zh-CN"/>
        </w:rPr>
        <w:t>Prerequisite features for new UE capability for simultaneous reception with different QCL typeD for L1 measurements</w:t>
      </w:r>
      <w:r w:rsidR="00620188">
        <w:rPr>
          <w:rFonts w:eastAsia="宋体"/>
          <w:color w:val="000000" w:themeColor="text1"/>
          <w:szCs w:val="24"/>
          <w:lang w:eastAsia="zh-CN"/>
        </w:rPr>
        <w:t>.</w:t>
      </w:r>
    </w:p>
    <w:p w14:paraId="49DC5F81" w14:textId="025588DC" w:rsidR="00620188" w:rsidRPr="00620188" w:rsidRDefault="00620188" w:rsidP="00620188">
      <w:pPr>
        <w:pStyle w:val="aff7"/>
        <w:numPr>
          <w:ilvl w:val="1"/>
          <w:numId w:val="8"/>
        </w:numPr>
        <w:overflowPunct/>
        <w:autoSpaceDE/>
        <w:autoSpaceDN/>
        <w:adjustRightInd/>
        <w:spacing w:after="120"/>
        <w:ind w:left="1440" w:firstLineChars="0"/>
        <w:textAlignment w:val="auto"/>
        <w:rPr>
          <w:color w:val="000000" w:themeColor="text1"/>
        </w:rPr>
      </w:pPr>
      <w:r w:rsidRPr="00620188">
        <w:rPr>
          <w:color w:val="000000" w:themeColor="text1"/>
        </w:rPr>
        <w:t>16-2c, 23-5-1, [at least one of 16-2a, 16-2b-1, 16-2b-2 and 16-2b-3]</w:t>
      </w:r>
    </w:p>
    <w:p w14:paraId="22C2D940" w14:textId="77777777" w:rsidR="001735C4" w:rsidRDefault="001735C4" w:rsidP="001735C4">
      <w:pPr>
        <w:rPr>
          <w:lang w:val="en-US"/>
        </w:rPr>
      </w:pPr>
    </w:p>
    <w:p w14:paraId="029D59B8" w14:textId="62EB6926" w:rsidR="003B7591" w:rsidRPr="003B7591" w:rsidRDefault="003B7591" w:rsidP="003B759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B7591">
        <w:rPr>
          <w:rFonts w:eastAsia="宋体"/>
          <w:color w:val="000000" w:themeColor="text1"/>
          <w:szCs w:val="24"/>
          <w:lang w:eastAsia="zh-CN"/>
        </w:rPr>
        <w:t>UE feature list</w:t>
      </w:r>
    </w:p>
    <w:p w14:paraId="0C83708D" w14:textId="77777777" w:rsidR="003B7591" w:rsidRDefault="003B7591" w:rsidP="003B7591">
      <w:pPr>
        <w:rPr>
          <w:color w:val="000000" w:themeColor="text1"/>
        </w:rPr>
      </w:pPr>
    </w:p>
    <w:p w14:paraId="29818F57" w14:textId="77777777" w:rsidR="003B7591" w:rsidRDefault="003B7591" w:rsidP="003B7591">
      <w:pPr>
        <w:rPr>
          <w:color w:val="000000" w:themeColor="text1"/>
        </w:rPr>
        <w:sectPr w:rsidR="003B7591">
          <w:footerReference w:type="default" r:id="rId14"/>
          <w:pgSz w:w="11906" w:h="16838"/>
          <w:pgMar w:top="1416" w:right="1133" w:bottom="1133" w:left="1133" w:header="720" w:footer="340" w:gutter="0"/>
          <w:cols w:space="720"/>
          <w:docGrid w:linePitch="360"/>
        </w:sectPr>
      </w:pPr>
    </w:p>
    <w:p w14:paraId="6A64C655" w14:textId="77777777" w:rsidR="003B7591" w:rsidRPr="00A528CF" w:rsidRDefault="003B7591" w:rsidP="003B7591">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17"/>
        <w:gridCol w:w="1694"/>
        <w:gridCol w:w="2522"/>
        <w:gridCol w:w="1412"/>
        <w:gridCol w:w="1181"/>
        <w:gridCol w:w="1325"/>
        <w:gridCol w:w="1403"/>
        <w:gridCol w:w="1662"/>
        <w:gridCol w:w="1356"/>
        <w:gridCol w:w="1351"/>
        <w:gridCol w:w="1496"/>
        <w:gridCol w:w="1440"/>
        <w:gridCol w:w="1796"/>
      </w:tblGrid>
      <w:tr w:rsidR="003B7591" w:rsidRPr="00325CE7" w14:paraId="77261A59" w14:textId="77777777" w:rsidTr="0022234D">
        <w:trPr>
          <w:trHeight w:val="20"/>
        </w:trPr>
        <w:tc>
          <w:tcPr>
            <w:tcW w:w="0" w:type="auto"/>
            <w:tcBorders>
              <w:top w:val="single" w:sz="4" w:space="0" w:color="auto"/>
              <w:left w:val="single" w:sz="4" w:space="0" w:color="auto"/>
              <w:bottom w:val="single" w:sz="4" w:space="0" w:color="auto"/>
              <w:right w:val="single" w:sz="4" w:space="0" w:color="auto"/>
            </w:tcBorders>
            <w:hideMark/>
          </w:tcPr>
          <w:p w14:paraId="3719A0E4"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3E27E3"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8D203C"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1A5F83"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CEE387"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FBA20F"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85087F"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8A3AAF4" w14:textId="77777777" w:rsidR="003B7591" w:rsidRPr="00721BD8" w:rsidRDefault="003B7591" w:rsidP="0022234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E24309" w14:textId="77777777" w:rsidR="003B7591" w:rsidRPr="00721BD8" w:rsidRDefault="003B7591" w:rsidP="0022234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1832756E" w14:textId="77777777" w:rsidR="003B7591" w:rsidRPr="00721BD8" w:rsidRDefault="003B7591" w:rsidP="0022234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CFC989"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737F09"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DD562F"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34021B8"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5A3EC0"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3B7591" w:rsidRPr="00325CE7" w14:paraId="6932B7D6" w14:textId="77777777" w:rsidTr="002223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CDEF" w14:textId="77777777" w:rsidR="003B7591" w:rsidRPr="00325CE7" w:rsidRDefault="003B7591" w:rsidP="0022234D">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F834" w14:textId="77777777" w:rsidR="003B7591" w:rsidRPr="00325CE7" w:rsidRDefault="003B7591" w:rsidP="0022234D">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CD70" w14:textId="77777777" w:rsidR="003B7591" w:rsidRPr="00EA00EE" w:rsidRDefault="003B7591" w:rsidP="0022234D">
            <w:pPr>
              <w:pStyle w:val="TAL"/>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26EA" w14:textId="77777777" w:rsidR="003B7591" w:rsidRPr="003B7591" w:rsidRDefault="003B7591" w:rsidP="003B7591">
            <w:pPr>
              <w:pStyle w:val="TAL"/>
              <w:keepLines w:val="0"/>
              <w:numPr>
                <w:ilvl w:val="0"/>
                <w:numId w:val="19"/>
              </w:numPr>
              <w:overflowPunct w:val="0"/>
              <w:autoSpaceDE w:val="0"/>
              <w:rPr>
                <w:color w:val="000000"/>
                <w:lang w:val="en-US"/>
              </w:rPr>
            </w:pPr>
            <w:r w:rsidRPr="003B7591">
              <w:rPr>
                <w:color w:val="000000"/>
                <w:lang w:val="en-US"/>
              </w:rPr>
              <w:t>Supports simultaneous reception of CSI-RS for layer 1 measurement and PDSCH with different QCL Type-D on overlapping OFDM symbols.</w:t>
            </w:r>
          </w:p>
          <w:p w14:paraId="1D32C80F" w14:textId="77777777" w:rsidR="003B7591" w:rsidRPr="00EA00EE" w:rsidRDefault="003B7591" w:rsidP="003B7591">
            <w:pPr>
              <w:pStyle w:val="TAL"/>
              <w:keepLines w:val="0"/>
              <w:numPr>
                <w:ilvl w:val="0"/>
                <w:numId w:val="19"/>
              </w:numPr>
              <w:overflowPunct w:val="0"/>
              <w:autoSpaceDE w:val="0"/>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B440" w14:textId="77777777" w:rsidR="003B7591" w:rsidRPr="003B7591" w:rsidRDefault="003B7591" w:rsidP="0022234D">
            <w:pPr>
              <w:pStyle w:val="TAL"/>
              <w:rPr>
                <w:rFonts w:eastAsiaTheme="minorEastAsia"/>
                <w:color w:val="000000" w:themeColor="text1"/>
                <w:szCs w:val="18"/>
                <w:lang w:val="en-US"/>
              </w:rPr>
            </w:pPr>
            <w:r w:rsidRPr="003B7591">
              <w:rPr>
                <w:color w:val="000000"/>
                <w:lang w:val="en-US"/>
              </w:rPr>
              <w:t>16-2c, 23-5-1, [</w:t>
            </w:r>
            <w:r w:rsidRPr="003B7591">
              <w:rPr>
                <w:color w:val="000000" w:themeColor="text1"/>
                <w:lang w:val="en-US"/>
              </w:rPr>
              <w:t>at least one of 16-2a, 16-2b-1, 16-2b-2 and 16-2b-3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DC0F" w14:textId="77777777" w:rsidR="003B7591" w:rsidRPr="00EA00EE" w:rsidRDefault="003B7591" w:rsidP="0022234D">
            <w:pPr>
              <w:pStyle w:val="TAL"/>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F900" w14:textId="77777777" w:rsidR="003B7591" w:rsidRPr="00EA00EE" w:rsidRDefault="003B7591" w:rsidP="0022234D">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4EC5" w14:textId="77777777" w:rsidR="003B7591" w:rsidRPr="00EA00EE" w:rsidRDefault="003B7591" w:rsidP="0022234D">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57FE8" w14:textId="77777777" w:rsidR="003B7591" w:rsidRPr="00EA00EE" w:rsidRDefault="003B7591" w:rsidP="0022234D">
            <w:pPr>
              <w:pStyle w:val="TAL"/>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C4CB" w14:textId="77777777" w:rsidR="003B7591" w:rsidRPr="00EA00EE" w:rsidRDefault="003B7591" w:rsidP="0022234D">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7BFC" w14:textId="77777777" w:rsidR="003B7591" w:rsidRPr="00EA00EE" w:rsidRDefault="003B7591" w:rsidP="0022234D">
            <w:pPr>
              <w:pStyle w:val="TAL"/>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3D06" w14:textId="77777777" w:rsidR="003B7591" w:rsidRPr="00EA00EE" w:rsidRDefault="003B7591" w:rsidP="0022234D">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FE27" w14:textId="77777777" w:rsidR="003B7591" w:rsidRPr="003B7591" w:rsidRDefault="003B7591" w:rsidP="0022234D">
            <w:pPr>
              <w:pStyle w:val="TAL"/>
              <w:rPr>
                <w:color w:val="000000" w:themeColor="text1"/>
                <w:szCs w:val="18"/>
                <w:lang w:val="en-US" w:eastAsia="ja-JP"/>
              </w:rPr>
            </w:pPr>
            <w:r w:rsidRPr="003B7591">
              <w:rPr>
                <w:color w:val="000000"/>
                <w:lang w:val="en-US"/>
              </w:rPr>
              <w:t>[Note: It can be supported for all power classes excepted PC6.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D217" w14:textId="77777777" w:rsidR="003B7591" w:rsidRPr="00EA00EE" w:rsidRDefault="003B7591" w:rsidP="0022234D">
            <w:pPr>
              <w:pStyle w:val="TAL"/>
              <w:rPr>
                <w:color w:val="000000" w:themeColor="text1"/>
                <w:szCs w:val="18"/>
                <w:lang w:eastAsia="ja-JP"/>
              </w:rPr>
            </w:pPr>
            <w:r>
              <w:rPr>
                <w:color w:val="000000"/>
              </w:rPr>
              <w:t>Optional with capability signalling</w:t>
            </w:r>
          </w:p>
        </w:tc>
      </w:tr>
      <w:tr w:rsidR="003B7591" w:rsidRPr="00325CE7" w14:paraId="7EDD04BF" w14:textId="77777777" w:rsidTr="002223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73C4" w14:textId="77777777" w:rsidR="003B7591" w:rsidRPr="00325CE7" w:rsidRDefault="003B7591" w:rsidP="0022234D">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1D0A" w14:textId="77777777" w:rsidR="003B7591" w:rsidRPr="00325CE7" w:rsidRDefault="003B7591" w:rsidP="0022234D">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E59E" w14:textId="77777777" w:rsidR="003B7591" w:rsidRPr="00EA00EE" w:rsidRDefault="003B7591" w:rsidP="0022234D">
            <w:pPr>
              <w:pStyle w:val="TAL"/>
              <w:rPr>
                <w:color w:val="000000" w:themeColor="text1"/>
                <w:szCs w:val="18"/>
                <w:lang w:val="en-US"/>
              </w:rPr>
            </w:pPr>
            <w:r w:rsidRPr="003B7591">
              <w:rPr>
                <w:color w:val="000000"/>
                <w:lang w:val="en-US"/>
              </w:rPr>
              <w:t>Fast beam sweeping for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C833" w14:textId="77777777" w:rsidR="003B7591" w:rsidRPr="00EA00EE" w:rsidRDefault="003B7591" w:rsidP="0022234D">
            <w:pPr>
              <w:pStyle w:val="TAL"/>
              <w:rPr>
                <w:color w:val="000000" w:themeColor="text1"/>
                <w:szCs w:val="18"/>
                <w:lang w:val="en-US"/>
              </w:rPr>
            </w:pPr>
            <w:r w:rsidRPr="003B7591">
              <w:rPr>
                <w:color w:val="000000"/>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124A" w14:textId="77777777" w:rsidR="003B7591" w:rsidRPr="00EA00EE" w:rsidRDefault="003B7591" w:rsidP="0022234D">
            <w:pPr>
              <w:pStyle w:val="TAL"/>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587B" w14:textId="77777777" w:rsidR="003B7591" w:rsidRPr="00EA00EE" w:rsidRDefault="003B7591" w:rsidP="0022234D">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E37FB" w14:textId="77777777" w:rsidR="003B7591" w:rsidRPr="00EA00EE" w:rsidRDefault="003B7591" w:rsidP="0022234D">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7518" w14:textId="77777777" w:rsidR="003B7591" w:rsidRPr="00EA00EE" w:rsidRDefault="003B7591" w:rsidP="0022234D">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6FC8D" w14:textId="77777777" w:rsidR="003B7591" w:rsidRPr="00EA00EE" w:rsidRDefault="003B7591" w:rsidP="0022234D">
            <w:pPr>
              <w:pStyle w:val="TAL"/>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771A" w14:textId="77777777" w:rsidR="003B7591" w:rsidRPr="00EA00EE" w:rsidRDefault="003B7591" w:rsidP="0022234D">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FE09" w14:textId="77777777" w:rsidR="003B7591" w:rsidRPr="00EA00EE" w:rsidRDefault="003B7591" w:rsidP="0022234D">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A4DBA" w14:textId="77777777" w:rsidR="003B7591" w:rsidRPr="00EA00EE" w:rsidRDefault="003B7591" w:rsidP="0022234D">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A3B9" w14:textId="77777777" w:rsidR="003B7591" w:rsidRDefault="003B7591" w:rsidP="0022234D">
            <w:pPr>
              <w:pStyle w:val="TAL"/>
              <w:rPr>
                <w:color w:val="000000"/>
                <w:lang w:val="en-US"/>
              </w:rPr>
            </w:pPr>
            <w:r w:rsidRPr="003B7591">
              <w:rPr>
                <w:color w:val="000000"/>
                <w:lang w:val="en-US"/>
              </w:rPr>
              <w:t>Candidate values for Component 2: {2,4,6} for FR2-1</w:t>
            </w:r>
          </w:p>
          <w:p w14:paraId="7769D129" w14:textId="77777777" w:rsidR="003B7591" w:rsidRPr="003B7591" w:rsidRDefault="003B7591" w:rsidP="0022234D">
            <w:pPr>
              <w:pStyle w:val="TAL"/>
              <w:rPr>
                <w:color w:val="000000"/>
                <w:lang w:val="en-US"/>
              </w:rPr>
            </w:pPr>
          </w:p>
          <w:p w14:paraId="318A13E5" w14:textId="77777777" w:rsidR="003B7591" w:rsidRPr="003B7591" w:rsidRDefault="003B7591" w:rsidP="0022234D">
            <w:pPr>
              <w:pStyle w:val="TAL"/>
              <w:rPr>
                <w:color w:val="000000" w:themeColor="text1"/>
                <w:szCs w:val="18"/>
                <w:lang w:val="en-US" w:eastAsia="ja-JP"/>
              </w:rPr>
            </w:pPr>
            <w:r w:rsidRPr="003B7591">
              <w:rPr>
                <w:color w:val="000000"/>
                <w:lang w:val="en-US"/>
              </w:rPr>
              <w:t>[Note: It can be supported for all power classes excepted PC6.]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17BA" w14:textId="77777777" w:rsidR="003B7591" w:rsidRPr="00EA00EE" w:rsidRDefault="003B7591" w:rsidP="0022234D">
            <w:pPr>
              <w:pStyle w:val="TAL"/>
              <w:rPr>
                <w:color w:val="000000" w:themeColor="text1"/>
                <w:szCs w:val="18"/>
                <w:lang w:eastAsia="ja-JP"/>
              </w:rPr>
            </w:pPr>
            <w:r>
              <w:rPr>
                <w:color w:val="000000"/>
              </w:rPr>
              <w:t>[Optional with capability signalling]</w:t>
            </w:r>
          </w:p>
        </w:tc>
      </w:tr>
    </w:tbl>
    <w:p w14:paraId="000C0CDA" w14:textId="77777777" w:rsidR="003B7591" w:rsidRDefault="003B7591" w:rsidP="003B7591">
      <w:pPr>
        <w:rPr>
          <w:lang w:val="en-US"/>
        </w:rPr>
      </w:pPr>
    </w:p>
    <w:p w14:paraId="6955A53D" w14:textId="77777777" w:rsidR="003B7591" w:rsidRDefault="003B7591" w:rsidP="003B7591">
      <w:pPr>
        <w:rPr>
          <w:lang w:val="en-US"/>
        </w:rPr>
      </w:pPr>
    </w:p>
    <w:p w14:paraId="15B10F26" w14:textId="77777777" w:rsidR="003B7591" w:rsidRDefault="003B7591" w:rsidP="003B7591">
      <w:pPr>
        <w:rPr>
          <w:lang w:val="en-US"/>
        </w:rPr>
        <w:sectPr w:rsidR="003B7591" w:rsidSect="004F6400">
          <w:footerReference w:type="default" r:id="rId15"/>
          <w:pgSz w:w="23811" w:h="16838" w:orient="landscape" w:code="8"/>
          <w:pgMar w:top="1133" w:right="1416" w:bottom="1133" w:left="1133" w:header="720" w:footer="340" w:gutter="0"/>
          <w:cols w:space="720"/>
          <w:docGrid w:linePitch="360"/>
        </w:sectPr>
      </w:pPr>
    </w:p>
    <w:p w14:paraId="0A06002C" w14:textId="1732C478" w:rsidR="009F3395" w:rsidRPr="009F3395" w:rsidRDefault="009F3395">
      <w:pPr>
        <w:spacing w:afterLines="50" w:after="120"/>
        <w:rPr>
          <w:color w:val="0070C0"/>
          <w:szCs w:val="24"/>
          <w:lang w:eastAsia="zh-CN"/>
        </w:rPr>
      </w:pPr>
      <w:r w:rsidRPr="009F3395">
        <w:rPr>
          <w:rFonts w:hint="eastAsia"/>
          <w:color w:val="0070C0"/>
          <w:szCs w:val="24"/>
          <w:lang w:eastAsia="zh-CN"/>
        </w:rPr>
        <w:lastRenderedPageBreak/>
        <w:t>F</w:t>
      </w:r>
      <w:r w:rsidRPr="009F3395">
        <w:rPr>
          <w:color w:val="0070C0"/>
          <w:szCs w:val="24"/>
          <w:lang w:eastAsia="zh-CN"/>
        </w:rPr>
        <w:t>ollowing issues are for discussion in FR2 multi-Rx WI core maintenance</w:t>
      </w:r>
      <w:r>
        <w:rPr>
          <w:color w:val="0070C0"/>
          <w:szCs w:val="24"/>
          <w:lang w:eastAsia="zh-CN"/>
        </w:rPr>
        <w:t>.</w:t>
      </w:r>
    </w:p>
    <w:p w14:paraId="1AD2FB27" w14:textId="514A8734" w:rsidR="00620188" w:rsidRDefault="00620188" w:rsidP="006201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Companies are encouraged to bring analysis on conditions for f</w:t>
      </w:r>
      <w:r w:rsidRPr="00620188">
        <w:rPr>
          <w:rFonts w:eastAsia="宋体"/>
          <w:color w:val="000000" w:themeColor="text1"/>
          <w:szCs w:val="24"/>
          <w:lang w:eastAsia="zh-CN"/>
        </w:rPr>
        <w:t>ast beam sweeping</w:t>
      </w:r>
      <w:r>
        <w:rPr>
          <w:rFonts w:eastAsia="宋体"/>
          <w:color w:val="000000" w:themeColor="text1"/>
          <w:szCs w:val="24"/>
          <w:lang w:eastAsia="zh-CN"/>
        </w:rPr>
        <w:t>.</w:t>
      </w:r>
    </w:p>
    <w:p w14:paraId="318CD17A" w14:textId="77777777" w:rsidR="00400CEF"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00CEF">
        <w:rPr>
          <w:rFonts w:eastAsia="宋体"/>
          <w:color w:val="000000" w:themeColor="text1"/>
          <w:szCs w:val="24"/>
          <w:lang w:eastAsia="zh-CN"/>
        </w:rPr>
        <w:t>Companies may bring concrete proposal on UE requirement in the transition period for each requirement/side condition in the maintenance part.</w:t>
      </w:r>
    </w:p>
    <w:p w14:paraId="5F6E5839" w14:textId="6BBF86DC" w:rsidR="00CA3964" w:rsidRPr="00400CEF" w:rsidRDefault="00CA3964"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Companies are encouraged to bring analysis on how to u</w:t>
      </w:r>
      <w:r w:rsidRPr="00CA3964">
        <w:rPr>
          <w:rFonts w:eastAsia="宋体"/>
          <w:color w:val="000000" w:themeColor="text1"/>
          <w:szCs w:val="24"/>
          <w:lang w:eastAsia="zh-CN"/>
        </w:rPr>
        <w:t>pdate the condition</w:t>
      </w:r>
      <w:r>
        <w:rPr>
          <w:rFonts w:eastAsia="宋体"/>
          <w:color w:val="000000" w:themeColor="text1"/>
          <w:szCs w:val="24"/>
          <w:lang w:eastAsia="zh-CN"/>
        </w:rPr>
        <w:t xml:space="preserve"> of RTD &lt; CP</w:t>
      </w:r>
      <w:r w:rsidR="008A53B6">
        <w:rPr>
          <w:rFonts w:eastAsia="宋体"/>
          <w:color w:val="000000" w:themeColor="text1"/>
          <w:szCs w:val="24"/>
          <w:lang w:eastAsia="zh-CN"/>
        </w:rPr>
        <w:t>.</w:t>
      </w:r>
    </w:p>
    <w:p w14:paraId="5335C81B" w14:textId="45BC7D87" w:rsidR="00620188" w:rsidRPr="00620188" w:rsidRDefault="00400CEF" w:rsidP="006201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Maintenance based on latest specification.</w:t>
      </w:r>
    </w:p>
    <w:p w14:paraId="348A89DF" w14:textId="12AAB89C" w:rsidR="002803DC" w:rsidRDefault="002803DC">
      <w:pPr>
        <w:rPr>
          <w:rFonts w:eastAsiaTheme="minorEastAsia"/>
          <w:i/>
          <w:color w:val="0070C0"/>
          <w:lang w:eastAsia="zh-CN"/>
        </w:rPr>
      </w:pPr>
    </w:p>
    <w:p w14:paraId="60FE7E86" w14:textId="08F78D06" w:rsidR="00400CEF" w:rsidRDefault="00400CEF" w:rsidP="00400CEF">
      <w:pPr>
        <w:pStyle w:val="1"/>
        <w:numPr>
          <w:ilvl w:val="0"/>
          <w:numId w:val="7"/>
        </w:numPr>
        <w:tabs>
          <w:tab w:val="clear" w:pos="432"/>
        </w:tabs>
        <w:rPr>
          <w:sz w:val="28"/>
          <w:szCs w:val="28"/>
          <w:lang w:eastAsia="zh-CN"/>
        </w:rPr>
      </w:pPr>
      <w:r>
        <w:rPr>
          <w:sz w:val="28"/>
          <w:szCs w:val="28"/>
        </w:rPr>
        <w:t>Topic #2: Performance part</w:t>
      </w:r>
    </w:p>
    <w:p w14:paraId="59A778EA" w14:textId="5B593773" w:rsidR="00400CEF" w:rsidRDefault="00400CEF" w:rsidP="00400CEF">
      <w:pPr>
        <w:pStyle w:val="3"/>
        <w:numPr>
          <w:ilvl w:val="0"/>
          <w:numId w:val="0"/>
        </w:numPr>
        <w:rPr>
          <w:sz w:val="24"/>
          <w:szCs w:val="16"/>
        </w:rPr>
      </w:pPr>
      <w:r>
        <w:rPr>
          <w:sz w:val="24"/>
          <w:szCs w:val="16"/>
        </w:rPr>
        <w:t>Test cases design</w:t>
      </w:r>
    </w:p>
    <w:p w14:paraId="18F3C5DD" w14:textId="6B0B76D8"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AB0FFE">
        <w:rPr>
          <w:b/>
          <w:color w:val="000000" w:themeColor="text1"/>
          <w:u w:val="single"/>
          <w:lang w:eastAsia="ko-KR"/>
        </w:rPr>
        <w:t>1</w:t>
      </w:r>
      <w:r>
        <w:rPr>
          <w:b/>
          <w:color w:val="000000" w:themeColor="text1"/>
          <w:u w:val="single"/>
          <w:lang w:eastAsia="ko-KR"/>
        </w:rPr>
        <w:t xml:space="preserve">-1: Whether to consider </w:t>
      </w:r>
      <w:r w:rsidRPr="003A6857">
        <w:rPr>
          <w:b/>
          <w:color w:val="000000" w:themeColor="text1"/>
          <w:u w:val="single"/>
          <w:lang w:eastAsia="ko-KR"/>
        </w:rPr>
        <w:t>4-layer MIMO in RRM test cases</w:t>
      </w:r>
    </w:p>
    <w:p w14:paraId="5AFA7FC2" w14:textId="393605F5" w:rsidR="00400CEF" w:rsidRDefault="00AB0FFE"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w:t>
      </w:r>
    </w:p>
    <w:p w14:paraId="57041276" w14:textId="3F15CDE0"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524522AA"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3A6857">
        <w:rPr>
          <w:rFonts w:eastAsia="宋体"/>
          <w:color w:val="000000" w:themeColor="text1"/>
          <w:szCs w:val="24"/>
          <w:lang w:eastAsia="zh-CN"/>
        </w:rPr>
        <w:t xml:space="preserve">4-layer MIMO is not </w:t>
      </w:r>
      <w:r>
        <w:rPr>
          <w:rFonts w:eastAsia="宋体"/>
          <w:color w:val="000000" w:themeColor="text1"/>
          <w:szCs w:val="24"/>
          <w:lang w:eastAsia="zh-CN"/>
        </w:rPr>
        <w:t xml:space="preserve">verified </w:t>
      </w:r>
      <w:r w:rsidRPr="003A6857">
        <w:rPr>
          <w:rFonts w:eastAsia="宋体"/>
          <w:color w:val="000000" w:themeColor="text1"/>
          <w:szCs w:val="24"/>
          <w:lang w:eastAsia="zh-CN"/>
        </w:rPr>
        <w:t>in RRM test cases</w:t>
      </w:r>
    </w:p>
    <w:p w14:paraId="0DD1BC54" w14:textId="77777777" w:rsidR="00400CEF" w:rsidRDefault="00400CEF" w:rsidP="00400CEF">
      <w:pPr>
        <w:spacing w:afterLines="50" w:after="120"/>
        <w:rPr>
          <w:b/>
          <w:bCs/>
          <w:color w:val="0070C0"/>
          <w:szCs w:val="24"/>
          <w:lang w:eastAsia="zh-CN"/>
        </w:rPr>
      </w:pPr>
    </w:p>
    <w:p w14:paraId="42329910" w14:textId="5F4E6DDF"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AB0FFE">
        <w:rPr>
          <w:b/>
          <w:color w:val="000000" w:themeColor="text1"/>
          <w:u w:val="single"/>
          <w:lang w:eastAsia="ko-KR"/>
        </w:rPr>
        <w:t>1</w:t>
      </w:r>
      <w:r>
        <w:rPr>
          <w:b/>
          <w:color w:val="000000" w:themeColor="text1"/>
          <w:u w:val="single"/>
          <w:lang w:eastAsia="ko-KR"/>
        </w:rPr>
        <w:t>-2: AoA selection</w:t>
      </w:r>
      <w:r w:rsidRPr="003A6857">
        <w:rPr>
          <w:b/>
          <w:color w:val="000000" w:themeColor="text1"/>
          <w:u w:val="single"/>
          <w:lang w:eastAsia="ko-KR"/>
        </w:rPr>
        <w:t xml:space="preserve"> in RRM test cases</w:t>
      </w:r>
    </w:p>
    <w:p w14:paraId="2A26DDA5" w14:textId="4A58CFB2" w:rsidR="00400CEF" w:rsidRDefault="00AB0FFE"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3011CCD2" w14:textId="4C24AD5D"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5EB71E0"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6382F">
        <w:rPr>
          <w:rFonts w:eastAsia="宋体"/>
          <w:color w:val="000000" w:themeColor="text1"/>
          <w:szCs w:val="24"/>
          <w:lang w:eastAsia="zh-CN"/>
        </w:rPr>
        <w:t>The AoAs for test cases shall be selected from the set that meet corresponding RF requirements. The selection of AoA offset shall wait for further RF conclusion.</w:t>
      </w:r>
    </w:p>
    <w:p w14:paraId="47EAD462" w14:textId="77777777" w:rsidR="00400CEF" w:rsidRDefault="00400CEF" w:rsidP="00400CEF">
      <w:pPr>
        <w:spacing w:afterLines="50" w:after="120"/>
        <w:rPr>
          <w:b/>
          <w:bCs/>
          <w:color w:val="0070C0"/>
          <w:szCs w:val="24"/>
          <w:lang w:eastAsia="zh-CN"/>
        </w:rPr>
      </w:pPr>
    </w:p>
    <w:p w14:paraId="16E28F18" w14:textId="67CA5E3C"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AB0FFE">
        <w:rPr>
          <w:b/>
          <w:color w:val="000000" w:themeColor="text1"/>
          <w:u w:val="single"/>
          <w:lang w:eastAsia="ko-KR"/>
        </w:rPr>
        <w:t>1</w:t>
      </w:r>
      <w:r>
        <w:rPr>
          <w:b/>
          <w:color w:val="000000" w:themeColor="text1"/>
          <w:u w:val="single"/>
          <w:lang w:eastAsia="ko-KR"/>
        </w:rPr>
        <w:t>-3: Number of probes</w:t>
      </w:r>
      <w:r w:rsidRPr="003A6857">
        <w:rPr>
          <w:b/>
          <w:color w:val="000000" w:themeColor="text1"/>
          <w:u w:val="single"/>
          <w:lang w:eastAsia="ko-KR"/>
        </w:rPr>
        <w:t xml:space="preserve"> in RRM test cases</w:t>
      </w:r>
    </w:p>
    <w:p w14:paraId="0C9836E2" w14:textId="73D1E39B" w:rsidR="00400CEF" w:rsidRDefault="00FB6FF4"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467E2131" w14:textId="598E1696"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FCC2B44"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E2A94">
        <w:rPr>
          <w:rFonts w:eastAsia="宋体"/>
          <w:color w:val="000000" w:themeColor="text1"/>
          <w:szCs w:val="24"/>
          <w:lang w:eastAsia="zh-CN"/>
        </w:rPr>
        <w:t>To verify UE performance of dual TCI state switching, the final number of probes will be decided in the R18 FR2 OTA testing SI. RRM test cases can be designed following its conclusion.</w:t>
      </w:r>
    </w:p>
    <w:p w14:paraId="06A4C113" w14:textId="3B055CD2"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798FA2A2" w14:textId="77777777" w:rsidR="00400CEF" w:rsidRPr="00D9258E" w:rsidRDefault="00400CEF" w:rsidP="00400CEF">
      <w:pPr>
        <w:pStyle w:val="aff7"/>
        <w:numPr>
          <w:ilvl w:val="2"/>
          <w:numId w:val="8"/>
        </w:numPr>
        <w:spacing w:after="120"/>
        <w:ind w:firstLineChars="0"/>
        <w:rPr>
          <w:rFonts w:eastAsia="宋体"/>
          <w:color w:val="000000" w:themeColor="text1"/>
          <w:szCs w:val="24"/>
          <w:lang w:eastAsia="zh-CN"/>
        </w:rPr>
      </w:pPr>
      <w:r w:rsidRPr="00D9258E">
        <w:rPr>
          <w:rFonts w:eastAsia="宋体"/>
          <w:color w:val="000000" w:themeColor="text1"/>
          <w:szCs w:val="24"/>
          <w:lang w:eastAsia="zh-CN"/>
        </w:rPr>
        <w:t>RRM tests which require 4 probes should be defined for at least TCI state switching.</w:t>
      </w:r>
    </w:p>
    <w:p w14:paraId="165F0B8D"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D9258E">
        <w:rPr>
          <w:rFonts w:eastAsia="宋体"/>
          <w:color w:val="000000" w:themeColor="text1"/>
          <w:szCs w:val="24"/>
          <w:lang w:eastAsia="zh-CN"/>
        </w:rPr>
        <w:t>RAN4 to study whether 4 probes are enough for L1-RSRP with group-based beam reporting tests in which two beam pairs should be reported.</w:t>
      </w:r>
    </w:p>
    <w:p w14:paraId="574AECE0" w14:textId="57C6C672"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p>
    <w:p w14:paraId="706E203E"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86126">
        <w:rPr>
          <w:rFonts w:eastAsia="宋体"/>
          <w:color w:val="000000" w:themeColor="text1"/>
          <w:szCs w:val="24"/>
          <w:lang w:eastAsia="zh-CN"/>
        </w:rPr>
        <w:t>Define a test case for dual to dual TCI state switch using 4 probes.</w:t>
      </w:r>
    </w:p>
    <w:p w14:paraId="4BD7E6AE" w14:textId="7FB7DB4D"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w:t>
      </w:r>
    </w:p>
    <w:p w14:paraId="34B97A4D"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F41A50">
        <w:rPr>
          <w:rFonts w:eastAsia="宋体"/>
          <w:color w:val="000000" w:themeColor="text1"/>
          <w:szCs w:val="24"/>
          <w:lang w:eastAsia="zh-CN"/>
        </w:rPr>
        <w:t>RAN4 don't define test cases for dual TCI state from dual TCI to dual TCI ( [RS1, RS2] to [RS3, RS4]) where 4 active probes are needed, since the performance can be verified by Single TCI to dual TCI( [RS1] to [RS2, RS3]).</w:t>
      </w:r>
    </w:p>
    <w:p w14:paraId="2CAAA8D4" w14:textId="77777777" w:rsidR="00400CEF" w:rsidRPr="00121DB9" w:rsidRDefault="00400CEF" w:rsidP="00400CEF">
      <w:pPr>
        <w:spacing w:afterLines="50" w:after="120"/>
        <w:rPr>
          <w:b/>
          <w:bCs/>
          <w:color w:val="0070C0"/>
          <w:szCs w:val="24"/>
          <w:lang w:eastAsia="zh-CN"/>
        </w:rPr>
      </w:pPr>
    </w:p>
    <w:p w14:paraId="2A1B95C6" w14:textId="08E8886D"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-4: Test case(s) for fast beam sweeping</w:t>
      </w:r>
    </w:p>
    <w:p w14:paraId="7F4D8EB7" w14:textId="43C9BE90" w:rsidR="00400CEF" w:rsidRDefault="004565EC"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565EC">
        <w:rPr>
          <w:rFonts w:eastAsia="宋体"/>
          <w:color w:val="000000" w:themeColor="text1"/>
          <w:szCs w:val="24"/>
          <w:lang w:eastAsia="zh-CN"/>
        </w:rPr>
        <w:t xml:space="preserve">Companies are encouraged to bring analysis on </w:t>
      </w:r>
      <w:r>
        <w:rPr>
          <w:rFonts w:eastAsia="宋体"/>
          <w:color w:val="000000" w:themeColor="text1"/>
          <w:szCs w:val="24"/>
          <w:lang w:eastAsia="zh-CN"/>
        </w:rPr>
        <w:t>test case(s)</w:t>
      </w:r>
      <w:r w:rsidRPr="004565EC">
        <w:rPr>
          <w:rFonts w:eastAsia="宋体"/>
          <w:color w:val="000000" w:themeColor="text1"/>
          <w:szCs w:val="24"/>
          <w:lang w:eastAsia="zh-CN"/>
        </w:rPr>
        <w:t xml:space="preserve"> for fast beam sweeping</w:t>
      </w:r>
    </w:p>
    <w:p w14:paraId="43F61E8C" w14:textId="77777777" w:rsidR="00400CEF" w:rsidRDefault="00400CEF" w:rsidP="00400CEF">
      <w:pPr>
        <w:spacing w:afterLines="50" w:after="120"/>
        <w:rPr>
          <w:b/>
          <w:bCs/>
          <w:color w:val="0070C0"/>
          <w:szCs w:val="24"/>
          <w:lang w:eastAsia="zh-CN"/>
        </w:rPr>
      </w:pPr>
    </w:p>
    <w:p w14:paraId="53FEC197" w14:textId="6523AC23"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-5: Test case(s) for scheduling restriction</w:t>
      </w:r>
    </w:p>
    <w:p w14:paraId="6F55AACC" w14:textId="2D73F504" w:rsidR="00400CEF" w:rsidRDefault="004565EC"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565EC">
        <w:rPr>
          <w:rFonts w:eastAsia="宋体"/>
          <w:color w:val="000000" w:themeColor="text1"/>
          <w:szCs w:val="24"/>
          <w:lang w:eastAsia="zh-CN"/>
        </w:rPr>
        <w:t xml:space="preserve">Companies are encouraged to bring analysis on </w:t>
      </w:r>
      <w:r>
        <w:rPr>
          <w:rFonts w:eastAsia="宋体"/>
          <w:color w:val="000000" w:themeColor="text1"/>
          <w:szCs w:val="24"/>
          <w:lang w:eastAsia="zh-CN"/>
        </w:rPr>
        <w:t>test case(s) for scheduling restriction</w:t>
      </w:r>
    </w:p>
    <w:p w14:paraId="6B35ECB5" w14:textId="77777777" w:rsidR="00400CEF" w:rsidRDefault="00400CEF" w:rsidP="00400CEF">
      <w:pPr>
        <w:spacing w:afterLines="50" w:after="120"/>
        <w:rPr>
          <w:b/>
          <w:bCs/>
          <w:color w:val="0070C0"/>
          <w:szCs w:val="24"/>
          <w:lang w:eastAsia="zh-CN"/>
        </w:rPr>
      </w:pPr>
    </w:p>
    <w:p w14:paraId="0EC6CB7A" w14:textId="33A778BC"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-6: Test case(s) for measurement restriction</w:t>
      </w:r>
    </w:p>
    <w:p w14:paraId="7B78B433" w14:textId="097DC5A3"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 xml:space="preserve">Companies are encouraged to bring analysis on test case(s) for </w:t>
      </w:r>
      <w:r w:rsidR="00B56BD5">
        <w:rPr>
          <w:rFonts w:eastAsia="宋体"/>
          <w:color w:val="000000" w:themeColor="text1"/>
          <w:szCs w:val="24"/>
          <w:lang w:eastAsia="zh-CN"/>
        </w:rPr>
        <w:t>measurement</w:t>
      </w:r>
      <w:r w:rsidRPr="00156A51">
        <w:rPr>
          <w:rFonts w:eastAsia="宋体"/>
          <w:color w:val="000000" w:themeColor="text1"/>
          <w:szCs w:val="24"/>
          <w:lang w:eastAsia="zh-CN"/>
        </w:rPr>
        <w:t xml:space="preserve"> restriction</w:t>
      </w:r>
    </w:p>
    <w:p w14:paraId="1AEEA9CC" w14:textId="77777777" w:rsidR="00400CEF" w:rsidRPr="00374A7B" w:rsidRDefault="00400CEF" w:rsidP="00400CEF">
      <w:pPr>
        <w:spacing w:afterLines="50" w:after="120"/>
        <w:rPr>
          <w:b/>
          <w:bCs/>
          <w:color w:val="0070C0"/>
          <w:szCs w:val="24"/>
          <w:lang w:eastAsia="zh-CN"/>
        </w:rPr>
      </w:pPr>
    </w:p>
    <w:p w14:paraId="50F4B67F" w14:textId="45830978"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-7: Test case(s) for TCI state switching</w:t>
      </w:r>
    </w:p>
    <w:p w14:paraId="570A199A" w14:textId="192241E7"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Companies are encouraged to bring analysis on test case(s) for TCI state switching</w:t>
      </w:r>
    </w:p>
    <w:p w14:paraId="53F8513A" w14:textId="77777777" w:rsidR="00400CEF" w:rsidRDefault="00400CEF" w:rsidP="00400CEF">
      <w:pPr>
        <w:spacing w:afterLines="50" w:after="120"/>
        <w:rPr>
          <w:b/>
          <w:bCs/>
          <w:color w:val="0070C0"/>
          <w:szCs w:val="24"/>
          <w:lang w:eastAsia="zh-CN"/>
        </w:rPr>
      </w:pPr>
    </w:p>
    <w:p w14:paraId="7850F728" w14:textId="13DFEA32"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 xml:space="preserve">-8: Test case(s) for </w:t>
      </w:r>
      <w:bookmarkStart w:id="0" w:name="_Hlk151126532"/>
      <w:r>
        <w:rPr>
          <w:b/>
          <w:color w:val="000000" w:themeColor="text1"/>
          <w:u w:val="single"/>
          <w:lang w:eastAsia="ko-KR"/>
        </w:rPr>
        <w:t>group-based beam reporting</w:t>
      </w:r>
      <w:bookmarkEnd w:id="0"/>
    </w:p>
    <w:p w14:paraId="5526B89C" w14:textId="197882E4"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ab/>
        <w:t>Companies are encouraged to bring analysis on test case(s) for group-based beam reporting</w:t>
      </w:r>
    </w:p>
    <w:p w14:paraId="6B70B5DA" w14:textId="77777777" w:rsidR="00400CEF" w:rsidRPr="005E1FE8" w:rsidRDefault="00400CEF" w:rsidP="00400CEF">
      <w:pPr>
        <w:spacing w:afterLines="50" w:after="120"/>
        <w:rPr>
          <w:b/>
          <w:bCs/>
          <w:color w:val="0070C0"/>
          <w:szCs w:val="24"/>
          <w:lang w:eastAsia="zh-CN"/>
        </w:rPr>
      </w:pPr>
    </w:p>
    <w:p w14:paraId="5DFD5BC3" w14:textId="0822D41F"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E06AD3">
        <w:rPr>
          <w:b/>
          <w:color w:val="000000" w:themeColor="text1"/>
          <w:u w:val="single"/>
          <w:lang w:eastAsia="ko-KR"/>
        </w:rPr>
        <w:t>1</w:t>
      </w:r>
      <w:r>
        <w:rPr>
          <w:b/>
          <w:color w:val="000000" w:themeColor="text1"/>
          <w:u w:val="single"/>
          <w:lang w:eastAsia="ko-KR"/>
        </w:rPr>
        <w:t>-9: List of test case(s) for multi-Rx in Rel-18</w:t>
      </w:r>
    </w:p>
    <w:p w14:paraId="5BB63383" w14:textId="2AD175F0"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 xml:space="preserve">Companies are encouraged to bring analysis on </w:t>
      </w:r>
      <w:r>
        <w:rPr>
          <w:rFonts w:eastAsia="宋体"/>
          <w:color w:val="000000" w:themeColor="text1"/>
          <w:szCs w:val="24"/>
          <w:lang w:eastAsia="zh-CN"/>
        </w:rPr>
        <w:t xml:space="preserve">full list of </w:t>
      </w:r>
      <w:r w:rsidRPr="00156A51">
        <w:rPr>
          <w:rFonts w:eastAsia="宋体"/>
          <w:color w:val="000000" w:themeColor="text1"/>
          <w:szCs w:val="24"/>
          <w:lang w:eastAsia="zh-CN"/>
        </w:rPr>
        <w:t xml:space="preserve">test case(s) for </w:t>
      </w:r>
      <w:r>
        <w:rPr>
          <w:rFonts w:eastAsia="宋体"/>
          <w:color w:val="000000" w:themeColor="text1"/>
          <w:szCs w:val="24"/>
          <w:lang w:eastAsia="zh-CN"/>
        </w:rPr>
        <w:t>mulit-Rx WI</w:t>
      </w:r>
    </w:p>
    <w:p w14:paraId="11F1C7B3" w14:textId="77777777" w:rsidR="00400CEF" w:rsidRPr="008E45E3" w:rsidRDefault="00400CEF" w:rsidP="00400CEF">
      <w:pPr>
        <w:rPr>
          <w:rFonts w:eastAsiaTheme="minorEastAsia"/>
          <w:i/>
          <w:color w:val="0070C0"/>
          <w:lang w:eastAsia="zh-CN"/>
        </w:rPr>
      </w:pPr>
    </w:p>
    <w:p w14:paraId="0386DDF2" w14:textId="08B11378" w:rsidR="00400CEF" w:rsidRDefault="00400CEF" w:rsidP="00400CEF">
      <w:pPr>
        <w:pStyle w:val="3"/>
        <w:numPr>
          <w:ilvl w:val="0"/>
          <w:numId w:val="0"/>
        </w:numPr>
        <w:rPr>
          <w:sz w:val="24"/>
          <w:szCs w:val="16"/>
        </w:rPr>
      </w:pPr>
      <w:r>
        <w:rPr>
          <w:sz w:val="24"/>
          <w:szCs w:val="16"/>
        </w:rPr>
        <w:t>Accuracy requirements</w:t>
      </w:r>
    </w:p>
    <w:p w14:paraId="184B1CC8" w14:textId="5EDC7AAD" w:rsidR="00400CEF" w:rsidRPr="00FE266C" w:rsidRDefault="00400CEF" w:rsidP="00400CEF">
      <w:pPr>
        <w:outlineLvl w:val="3"/>
        <w:rPr>
          <w:b/>
          <w:color w:val="000000" w:themeColor="text1"/>
          <w:u w:val="single"/>
          <w:lang w:eastAsia="ko-KR"/>
        </w:rPr>
      </w:pPr>
      <w:r w:rsidRPr="00FE266C">
        <w:rPr>
          <w:b/>
          <w:color w:val="000000" w:themeColor="text1"/>
          <w:u w:val="single"/>
          <w:lang w:eastAsia="ko-KR"/>
        </w:rPr>
        <w:t xml:space="preserve">Issue </w:t>
      </w:r>
      <w:r w:rsidR="00E06AD3">
        <w:rPr>
          <w:b/>
          <w:color w:val="000000" w:themeColor="text1"/>
          <w:u w:val="single"/>
          <w:lang w:eastAsia="ko-KR"/>
        </w:rPr>
        <w:t>1</w:t>
      </w:r>
      <w:r>
        <w:rPr>
          <w:b/>
          <w:color w:val="000000" w:themeColor="text1"/>
          <w:u w:val="single"/>
          <w:lang w:eastAsia="ko-KR"/>
        </w:rPr>
        <w:t>-</w:t>
      </w:r>
      <w:r w:rsidR="00E06AD3">
        <w:rPr>
          <w:b/>
          <w:color w:val="000000" w:themeColor="text1"/>
          <w:u w:val="single"/>
          <w:lang w:eastAsia="ko-KR"/>
        </w:rPr>
        <w:t>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149BE76C" w14:textId="77777777" w:rsidR="00400CEF" w:rsidRPr="00FE266C"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3C09C7A4" w14:textId="40A64E81" w:rsidR="00400CEF" w:rsidRPr="00FE266C"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1:</w:t>
      </w:r>
    </w:p>
    <w:p w14:paraId="5E3CBB43" w14:textId="77777777" w:rsidR="00400CEF" w:rsidRPr="00105D0F" w:rsidRDefault="00400CEF" w:rsidP="00400CEF">
      <w:pPr>
        <w:pStyle w:val="aff7"/>
        <w:numPr>
          <w:ilvl w:val="2"/>
          <w:numId w:val="8"/>
        </w:numPr>
        <w:spacing w:after="120"/>
        <w:ind w:firstLineChars="0"/>
        <w:rPr>
          <w:rFonts w:eastAsia="宋体"/>
          <w:color w:val="000000" w:themeColor="text1"/>
          <w:szCs w:val="24"/>
          <w:lang w:eastAsia="zh-CN"/>
        </w:rPr>
      </w:pPr>
      <w:r w:rsidRPr="00793A57">
        <w:rPr>
          <w:rFonts w:eastAsia="宋体"/>
          <w:color w:val="000000" w:themeColor="text1"/>
          <w:szCs w:val="24"/>
          <w:lang w:eastAsia="zh-CN"/>
        </w:rPr>
        <w:t>The legacy accuracy requirements for L1-RSRP measurement apply for L1-RSRP measurements with group-based beam reporting.</w:t>
      </w:r>
    </w:p>
    <w:p w14:paraId="5AE8EDA1" w14:textId="471E8E4B" w:rsidR="00400CEF" w:rsidRPr="00FE266C"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w:t>
      </w:r>
    </w:p>
    <w:p w14:paraId="34F10FBB" w14:textId="77777777" w:rsidR="00400CEF" w:rsidRPr="003F739B" w:rsidRDefault="00400CEF" w:rsidP="00400CEF">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multi-rx operation, with a clarification that multi-rx chain L1-RSRP accuracy requirements apply for FR2-1.</w:t>
      </w:r>
    </w:p>
    <w:p w14:paraId="1EF55566" w14:textId="7A45AE81" w:rsidR="00400CEF" w:rsidRPr="00FE266C"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w:t>
      </w:r>
    </w:p>
    <w:p w14:paraId="44D9E313" w14:textId="77777777" w:rsidR="00400CEF" w:rsidRPr="003F739B" w:rsidRDefault="00400CEF" w:rsidP="00400CEF">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multi-rx operation, with a clarification that multi-rx chain L1-RSRP accuracy requirements apply for FR2-1.</w:t>
      </w:r>
    </w:p>
    <w:p w14:paraId="75E93281" w14:textId="77777777" w:rsidR="00400CEF" w:rsidRDefault="00400CEF" w:rsidP="00400CEF">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multi-rx operation.</w:t>
      </w:r>
    </w:p>
    <w:p w14:paraId="15CB5B38" w14:textId="77777777" w:rsidR="002803DC" w:rsidRDefault="002803DC">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---EoD---</w:t>
      </w:r>
    </w:p>
    <w:sectPr w:rsidR="003B65BF">
      <w:footerReference w:type="default" r:id="rId16"/>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82B90" w14:textId="77777777" w:rsidR="00960AEB" w:rsidRDefault="00960AEB">
      <w:pPr>
        <w:spacing w:after="0"/>
      </w:pPr>
      <w:r>
        <w:separator/>
      </w:r>
    </w:p>
  </w:endnote>
  <w:endnote w:type="continuationSeparator" w:id="0">
    <w:p w14:paraId="678B311F" w14:textId="77777777" w:rsidR="00960AEB" w:rsidRDefault="00960AEB">
      <w:pPr>
        <w:spacing w:after="0"/>
      </w:pPr>
      <w:r>
        <w:continuationSeparator/>
      </w:r>
    </w:p>
  </w:endnote>
  <w:endnote w:type="continuationNotice" w:id="1">
    <w:p w14:paraId="294BE124" w14:textId="77777777" w:rsidR="00960AEB" w:rsidRDefault="00960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95B0" w14:textId="77777777" w:rsidR="003B7591" w:rsidRDefault="003B7591"/>
  <w:p w14:paraId="59BA5BE6" w14:textId="77777777" w:rsidR="003B7591" w:rsidRDefault="003B7591">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5D647406" w14:textId="77777777" w:rsidR="003B7591" w:rsidRDefault="003B759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A2C88" w14:textId="77777777" w:rsidR="003B7591" w:rsidRDefault="003B7591"/>
  <w:p w14:paraId="23CB1AC6" w14:textId="77777777" w:rsidR="003B7591" w:rsidRDefault="003B7591">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41CEEEB4" w14:textId="77777777" w:rsidR="003B7591" w:rsidRDefault="003B7591">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64B2" w14:textId="77777777" w:rsidR="000901DC" w:rsidRDefault="000901DC"/>
  <w:p w14:paraId="6508A873" w14:textId="77777777" w:rsidR="000901DC" w:rsidRDefault="000901DC">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18332EED" w14:textId="77777777" w:rsidR="000901DC" w:rsidRDefault="000901D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A4F27" w14:textId="77777777" w:rsidR="00960AEB" w:rsidRDefault="00960AEB">
      <w:pPr>
        <w:spacing w:after="0"/>
      </w:pPr>
      <w:r>
        <w:separator/>
      </w:r>
    </w:p>
  </w:footnote>
  <w:footnote w:type="continuationSeparator" w:id="0">
    <w:p w14:paraId="0179BDB4" w14:textId="77777777" w:rsidR="00960AEB" w:rsidRDefault="00960AEB">
      <w:pPr>
        <w:spacing w:after="0"/>
      </w:pPr>
      <w:r>
        <w:continuationSeparator/>
      </w:r>
    </w:p>
  </w:footnote>
  <w:footnote w:type="continuationNotice" w:id="1">
    <w:p w14:paraId="650D9C0C" w14:textId="77777777" w:rsidR="00960AEB" w:rsidRDefault="00960A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1C8"/>
    <w:multiLevelType w:val="hybridMultilevel"/>
    <w:tmpl w:val="A5B465BE"/>
    <w:lvl w:ilvl="0" w:tplc="04D6CF8E">
      <w:start w:val="1"/>
      <w:numFmt w:val="bullet"/>
      <w:lvlText w:val=""/>
      <w:lvlJc w:val="left"/>
      <w:pPr>
        <w:ind w:left="620" w:hanging="420"/>
      </w:pPr>
      <w:rPr>
        <w:rFonts w:ascii="Symbol" w:hAnsi="Symbol"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8C3F29"/>
    <w:multiLevelType w:val="hybridMultilevel"/>
    <w:tmpl w:val="7666C0B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3983995">
    <w:abstractNumId w:val="5"/>
  </w:num>
  <w:num w:numId="2" w16cid:durableId="581763460">
    <w:abstractNumId w:val="0"/>
  </w:num>
  <w:num w:numId="3" w16cid:durableId="1855419910">
    <w:abstractNumId w:val="9"/>
  </w:num>
  <w:num w:numId="4" w16cid:durableId="109596338">
    <w:abstractNumId w:val="13"/>
  </w:num>
  <w:num w:numId="5" w16cid:durableId="1273320092">
    <w:abstractNumId w:val="8"/>
  </w:num>
  <w:num w:numId="6" w16cid:durableId="1052926810">
    <w:abstractNumId w:val="10"/>
  </w:num>
  <w:num w:numId="7" w16cid:durableId="667440673">
    <w:abstractNumId w:val="15"/>
  </w:num>
  <w:num w:numId="8" w16cid:durableId="1181771897">
    <w:abstractNumId w:val="12"/>
  </w:num>
  <w:num w:numId="9" w16cid:durableId="1882933241">
    <w:abstractNumId w:val="14"/>
  </w:num>
  <w:num w:numId="10" w16cid:durableId="249854515">
    <w:abstractNumId w:val="17"/>
  </w:num>
  <w:num w:numId="11" w16cid:durableId="915626253">
    <w:abstractNumId w:val="16"/>
  </w:num>
  <w:num w:numId="12" w16cid:durableId="653418185">
    <w:abstractNumId w:val="6"/>
  </w:num>
  <w:num w:numId="13" w16cid:durableId="967705962">
    <w:abstractNumId w:val="1"/>
  </w:num>
  <w:num w:numId="14" w16cid:durableId="651912700">
    <w:abstractNumId w:val="4"/>
  </w:num>
  <w:num w:numId="15" w16cid:durableId="1642925984">
    <w:abstractNumId w:val="3"/>
  </w:num>
  <w:num w:numId="16" w16cid:durableId="896162373">
    <w:abstractNumId w:val="5"/>
  </w:num>
  <w:num w:numId="17" w16cid:durableId="382674724">
    <w:abstractNumId w:val="5"/>
  </w:num>
  <w:num w:numId="18" w16cid:durableId="569390492">
    <w:abstractNumId w:val="11"/>
  </w:num>
  <w:num w:numId="19" w16cid:durableId="937522865">
    <w:abstractNumId w:val="7"/>
  </w:num>
  <w:num w:numId="20" w16cid:durableId="1183857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2D9D"/>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C92"/>
    <w:rsid w:val="000156A7"/>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27947"/>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46E2"/>
    <w:rsid w:val="000552DC"/>
    <w:rsid w:val="00055BA8"/>
    <w:rsid w:val="00056815"/>
    <w:rsid w:val="00056A1B"/>
    <w:rsid w:val="00056A43"/>
    <w:rsid w:val="00056DC4"/>
    <w:rsid w:val="00060297"/>
    <w:rsid w:val="0006058A"/>
    <w:rsid w:val="000625E2"/>
    <w:rsid w:val="0006266D"/>
    <w:rsid w:val="000633C4"/>
    <w:rsid w:val="000643C8"/>
    <w:rsid w:val="00065506"/>
    <w:rsid w:val="000664A2"/>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01DC"/>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A7CBC"/>
    <w:rsid w:val="000B0960"/>
    <w:rsid w:val="000B1A55"/>
    <w:rsid w:val="000B20BB"/>
    <w:rsid w:val="000B28EF"/>
    <w:rsid w:val="000B2EF6"/>
    <w:rsid w:val="000B2FA6"/>
    <w:rsid w:val="000B3132"/>
    <w:rsid w:val="000B35F6"/>
    <w:rsid w:val="000B3752"/>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D73"/>
    <w:rsid w:val="000D5E85"/>
    <w:rsid w:val="000D67F4"/>
    <w:rsid w:val="000D6CFC"/>
    <w:rsid w:val="000D6DE8"/>
    <w:rsid w:val="000E1C0A"/>
    <w:rsid w:val="000E2054"/>
    <w:rsid w:val="000E537B"/>
    <w:rsid w:val="000E5521"/>
    <w:rsid w:val="000E57D0"/>
    <w:rsid w:val="000E5821"/>
    <w:rsid w:val="000E68C8"/>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674"/>
    <w:rsid w:val="00111D85"/>
    <w:rsid w:val="00111FA6"/>
    <w:rsid w:val="00114213"/>
    <w:rsid w:val="00115099"/>
    <w:rsid w:val="001159D0"/>
    <w:rsid w:val="00115EFC"/>
    <w:rsid w:val="00117BD6"/>
    <w:rsid w:val="00117D4B"/>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1F9"/>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A51"/>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35C4"/>
    <w:rsid w:val="0017453B"/>
    <w:rsid w:val="001745A5"/>
    <w:rsid w:val="00174A9A"/>
    <w:rsid w:val="00174C2E"/>
    <w:rsid w:val="00174F05"/>
    <w:rsid w:val="001751AB"/>
    <w:rsid w:val="00175A3F"/>
    <w:rsid w:val="001763DF"/>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0944"/>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983"/>
    <w:rsid w:val="001E4218"/>
    <w:rsid w:val="001E4BBF"/>
    <w:rsid w:val="001E5418"/>
    <w:rsid w:val="001E5C8C"/>
    <w:rsid w:val="001E6EA4"/>
    <w:rsid w:val="001E7A33"/>
    <w:rsid w:val="001F0B20"/>
    <w:rsid w:val="001F14C4"/>
    <w:rsid w:val="001F1FFB"/>
    <w:rsid w:val="001F23D9"/>
    <w:rsid w:val="001F25FD"/>
    <w:rsid w:val="001F2EF1"/>
    <w:rsid w:val="001F342D"/>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5A11"/>
    <w:rsid w:val="00255C58"/>
    <w:rsid w:val="0025644B"/>
    <w:rsid w:val="002564A8"/>
    <w:rsid w:val="00256DD1"/>
    <w:rsid w:val="00257A2F"/>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42CF"/>
    <w:rsid w:val="00274440"/>
    <w:rsid w:val="00274E1A"/>
    <w:rsid w:val="00274E28"/>
    <w:rsid w:val="00275B1E"/>
    <w:rsid w:val="00275BC2"/>
    <w:rsid w:val="002760C5"/>
    <w:rsid w:val="002766CE"/>
    <w:rsid w:val="002775B1"/>
    <w:rsid w:val="002775B9"/>
    <w:rsid w:val="002803DC"/>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CF"/>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B65"/>
    <w:rsid w:val="002F0F36"/>
    <w:rsid w:val="002F158C"/>
    <w:rsid w:val="002F1764"/>
    <w:rsid w:val="002F2823"/>
    <w:rsid w:val="002F39B0"/>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437"/>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6A4A"/>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5435"/>
    <w:rsid w:val="00336697"/>
    <w:rsid w:val="00336FB4"/>
    <w:rsid w:val="00337497"/>
    <w:rsid w:val="00337B3B"/>
    <w:rsid w:val="0034033B"/>
    <w:rsid w:val="003403AB"/>
    <w:rsid w:val="00341766"/>
    <w:rsid w:val="003418CB"/>
    <w:rsid w:val="00341921"/>
    <w:rsid w:val="00341978"/>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BBE"/>
    <w:rsid w:val="00354EAC"/>
    <w:rsid w:val="00355873"/>
    <w:rsid w:val="00355E0A"/>
    <w:rsid w:val="0035660F"/>
    <w:rsid w:val="0035745D"/>
    <w:rsid w:val="00361FA3"/>
    <w:rsid w:val="003624F8"/>
    <w:rsid w:val="0036272A"/>
    <w:rsid w:val="003628B9"/>
    <w:rsid w:val="00362B12"/>
    <w:rsid w:val="00362D8F"/>
    <w:rsid w:val="00364C75"/>
    <w:rsid w:val="00365525"/>
    <w:rsid w:val="0036566C"/>
    <w:rsid w:val="00366DB6"/>
    <w:rsid w:val="003670D4"/>
    <w:rsid w:val="00367724"/>
    <w:rsid w:val="00367838"/>
    <w:rsid w:val="00370360"/>
    <w:rsid w:val="003710BA"/>
    <w:rsid w:val="0037205F"/>
    <w:rsid w:val="003739D5"/>
    <w:rsid w:val="00374170"/>
    <w:rsid w:val="00374CF0"/>
    <w:rsid w:val="003751DF"/>
    <w:rsid w:val="00376FAD"/>
    <w:rsid w:val="003770F6"/>
    <w:rsid w:val="0038047A"/>
    <w:rsid w:val="00380C9C"/>
    <w:rsid w:val="00381AED"/>
    <w:rsid w:val="0038271C"/>
    <w:rsid w:val="003832DA"/>
    <w:rsid w:val="00383E37"/>
    <w:rsid w:val="0038473E"/>
    <w:rsid w:val="00384B4A"/>
    <w:rsid w:val="00386529"/>
    <w:rsid w:val="003876F7"/>
    <w:rsid w:val="00390A46"/>
    <w:rsid w:val="00391AA0"/>
    <w:rsid w:val="00392240"/>
    <w:rsid w:val="00393042"/>
    <w:rsid w:val="0039472B"/>
    <w:rsid w:val="00394865"/>
    <w:rsid w:val="00394AD5"/>
    <w:rsid w:val="00395A19"/>
    <w:rsid w:val="0039642D"/>
    <w:rsid w:val="00396673"/>
    <w:rsid w:val="00396942"/>
    <w:rsid w:val="0039731F"/>
    <w:rsid w:val="00397D83"/>
    <w:rsid w:val="00397D8C"/>
    <w:rsid w:val="003A121F"/>
    <w:rsid w:val="003A13F5"/>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591"/>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6A0"/>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50A0"/>
    <w:rsid w:val="003F5AF3"/>
    <w:rsid w:val="003F5BF6"/>
    <w:rsid w:val="003F65F7"/>
    <w:rsid w:val="003F67E0"/>
    <w:rsid w:val="003F7BA6"/>
    <w:rsid w:val="003F7D75"/>
    <w:rsid w:val="00400584"/>
    <w:rsid w:val="00400A89"/>
    <w:rsid w:val="00400CEF"/>
    <w:rsid w:val="00401144"/>
    <w:rsid w:val="004016B6"/>
    <w:rsid w:val="00401C78"/>
    <w:rsid w:val="004029EF"/>
    <w:rsid w:val="00403A97"/>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27A14"/>
    <w:rsid w:val="00430497"/>
    <w:rsid w:val="00430EA5"/>
    <w:rsid w:val="00431A46"/>
    <w:rsid w:val="00432173"/>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5EC"/>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E0F"/>
    <w:rsid w:val="0046503C"/>
    <w:rsid w:val="004657D2"/>
    <w:rsid w:val="00465AA3"/>
    <w:rsid w:val="00465AB4"/>
    <w:rsid w:val="00465D61"/>
    <w:rsid w:val="00466487"/>
    <w:rsid w:val="00467061"/>
    <w:rsid w:val="004670DE"/>
    <w:rsid w:val="00470200"/>
    <w:rsid w:val="00470BDA"/>
    <w:rsid w:val="00471125"/>
    <w:rsid w:val="00471140"/>
    <w:rsid w:val="00471BDB"/>
    <w:rsid w:val="00473AEE"/>
    <w:rsid w:val="0047437A"/>
    <w:rsid w:val="00474CED"/>
    <w:rsid w:val="00475472"/>
    <w:rsid w:val="00477BAD"/>
    <w:rsid w:val="00477F2E"/>
    <w:rsid w:val="00480823"/>
    <w:rsid w:val="00480E42"/>
    <w:rsid w:val="00481085"/>
    <w:rsid w:val="0048168B"/>
    <w:rsid w:val="00481CFE"/>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9793C"/>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4F0"/>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3D62"/>
    <w:rsid w:val="00505BFA"/>
    <w:rsid w:val="0050646D"/>
    <w:rsid w:val="005066BE"/>
    <w:rsid w:val="005070B9"/>
    <w:rsid w:val="005071B4"/>
    <w:rsid w:val="005071F6"/>
    <w:rsid w:val="00507687"/>
    <w:rsid w:val="005117A9"/>
    <w:rsid w:val="00511F57"/>
    <w:rsid w:val="00512362"/>
    <w:rsid w:val="0051402A"/>
    <w:rsid w:val="00514626"/>
    <w:rsid w:val="00514E1B"/>
    <w:rsid w:val="00515CBE"/>
    <w:rsid w:val="00515E2B"/>
    <w:rsid w:val="005178C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232E"/>
    <w:rsid w:val="005330A1"/>
    <w:rsid w:val="00533159"/>
    <w:rsid w:val="005339DB"/>
    <w:rsid w:val="00533EA6"/>
    <w:rsid w:val="00534C89"/>
    <w:rsid w:val="00535892"/>
    <w:rsid w:val="00535EB5"/>
    <w:rsid w:val="00537336"/>
    <w:rsid w:val="005377DC"/>
    <w:rsid w:val="00537AC9"/>
    <w:rsid w:val="00537DED"/>
    <w:rsid w:val="00540634"/>
    <w:rsid w:val="00540EBC"/>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59A8"/>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2D60"/>
    <w:rsid w:val="005A441A"/>
    <w:rsid w:val="005A6F13"/>
    <w:rsid w:val="005A75F2"/>
    <w:rsid w:val="005A7FD9"/>
    <w:rsid w:val="005B011B"/>
    <w:rsid w:val="005B06E3"/>
    <w:rsid w:val="005B0B2F"/>
    <w:rsid w:val="005B315E"/>
    <w:rsid w:val="005B4802"/>
    <w:rsid w:val="005B49E7"/>
    <w:rsid w:val="005B4BE1"/>
    <w:rsid w:val="005B56A4"/>
    <w:rsid w:val="005B6008"/>
    <w:rsid w:val="005B61A7"/>
    <w:rsid w:val="005B730E"/>
    <w:rsid w:val="005B79E7"/>
    <w:rsid w:val="005C0173"/>
    <w:rsid w:val="005C02BC"/>
    <w:rsid w:val="005C1903"/>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6A8"/>
    <w:rsid w:val="006107DE"/>
    <w:rsid w:val="006112E5"/>
    <w:rsid w:val="006139CC"/>
    <w:rsid w:val="00613C43"/>
    <w:rsid w:val="006144A1"/>
    <w:rsid w:val="00615D8E"/>
    <w:rsid w:val="00615EBB"/>
    <w:rsid w:val="00616096"/>
    <w:rsid w:val="006160A2"/>
    <w:rsid w:val="00616625"/>
    <w:rsid w:val="00620033"/>
    <w:rsid w:val="00620083"/>
    <w:rsid w:val="00620188"/>
    <w:rsid w:val="00621482"/>
    <w:rsid w:val="00621FD3"/>
    <w:rsid w:val="006222A6"/>
    <w:rsid w:val="006231A2"/>
    <w:rsid w:val="00623FA1"/>
    <w:rsid w:val="00624421"/>
    <w:rsid w:val="0062457C"/>
    <w:rsid w:val="00624E68"/>
    <w:rsid w:val="0062644B"/>
    <w:rsid w:val="006302AA"/>
    <w:rsid w:val="00632CCF"/>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2E55"/>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169"/>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7460"/>
    <w:rsid w:val="006B79A8"/>
    <w:rsid w:val="006B7EA0"/>
    <w:rsid w:val="006C07C7"/>
    <w:rsid w:val="006C1559"/>
    <w:rsid w:val="006C1C3B"/>
    <w:rsid w:val="006C3E5B"/>
    <w:rsid w:val="006C416D"/>
    <w:rsid w:val="006C431F"/>
    <w:rsid w:val="006C470A"/>
    <w:rsid w:val="006C4E43"/>
    <w:rsid w:val="006C59B3"/>
    <w:rsid w:val="006C643E"/>
    <w:rsid w:val="006D0D18"/>
    <w:rsid w:val="006D1929"/>
    <w:rsid w:val="006D2932"/>
    <w:rsid w:val="006D2DB6"/>
    <w:rsid w:val="006D30FF"/>
    <w:rsid w:val="006D35A8"/>
    <w:rsid w:val="006D3671"/>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86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5390"/>
    <w:rsid w:val="00705557"/>
    <w:rsid w:val="0070608D"/>
    <w:rsid w:val="0070646B"/>
    <w:rsid w:val="0071004B"/>
    <w:rsid w:val="007109A6"/>
    <w:rsid w:val="007121C6"/>
    <w:rsid w:val="007126C9"/>
    <w:rsid w:val="007127A9"/>
    <w:rsid w:val="007130A2"/>
    <w:rsid w:val="00715179"/>
    <w:rsid w:val="00715463"/>
    <w:rsid w:val="00715520"/>
    <w:rsid w:val="0071597D"/>
    <w:rsid w:val="00715B53"/>
    <w:rsid w:val="007160F3"/>
    <w:rsid w:val="0071619A"/>
    <w:rsid w:val="00716C45"/>
    <w:rsid w:val="007204C7"/>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6E32"/>
    <w:rsid w:val="00737E9B"/>
    <w:rsid w:val="00740812"/>
    <w:rsid w:val="00740A35"/>
    <w:rsid w:val="007424F9"/>
    <w:rsid w:val="007427C0"/>
    <w:rsid w:val="007430E7"/>
    <w:rsid w:val="007438FE"/>
    <w:rsid w:val="00743CC4"/>
    <w:rsid w:val="007442CA"/>
    <w:rsid w:val="00744720"/>
    <w:rsid w:val="00745DF7"/>
    <w:rsid w:val="00746A58"/>
    <w:rsid w:val="00746D48"/>
    <w:rsid w:val="00747D6C"/>
    <w:rsid w:val="00750E25"/>
    <w:rsid w:val="007510DF"/>
    <w:rsid w:val="00751D78"/>
    <w:rsid w:val="00751EAC"/>
    <w:rsid w:val="007520B4"/>
    <w:rsid w:val="0075229F"/>
    <w:rsid w:val="0075297D"/>
    <w:rsid w:val="00752D94"/>
    <w:rsid w:val="007563E5"/>
    <w:rsid w:val="00756B2E"/>
    <w:rsid w:val="00756C0A"/>
    <w:rsid w:val="007577C8"/>
    <w:rsid w:val="00757EAC"/>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4AAF"/>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A83"/>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2F43"/>
    <w:rsid w:val="00823625"/>
    <w:rsid w:val="008237DC"/>
    <w:rsid w:val="00823AA9"/>
    <w:rsid w:val="008248E6"/>
    <w:rsid w:val="008255B9"/>
    <w:rsid w:val="00825CD8"/>
    <w:rsid w:val="00827324"/>
    <w:rsid w:val="008273AD"/>
    <w:rsid w:val="008300DB"/>
    <w:rsid w:val="008313A8"/>
    <w:rsid w:val="0083276F"/>
    <w:rsid w:val="00833A49"/>
    <w:rsid w:val="00833B70"/>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E9A"/>
    <w:rsid w:val="0088561D"/>
    <w:rsid w:val="00885A28"/>
    <w:rsid w:val="0088668B"/>
    <w:rsid w:val="008869C1"/>
    <w:rsid w:val="00886D1F"/>
    <w:rsid w:val="00887504"/>
    <w:rsid w:val="00890734"/>
    <w:rsid w:val="00890DA5"/>
    <w:rsid w:val="00891C2F"/>
    <w:rsid w:val="00891EE1"/>
    <w:rsid w:val="0089213F"/>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A53B6"/>
    <w:rsid w:val="008B06E6"/>
    <w:rsid w:val="008B3122"/>
    <w:rsid w:val="008B3155"/>
    <w:rsid w:val="008B3194"/>
    <w:rsid w:val="008B5AE7"/>
    <w:rsid w:val="008B74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4586"/>
    <w:rsid w:val="008F4629"/>
    <w:rsid w:val="008F4DD1"/>
    <w:rsid w:val="008F58D7"/>
    <w:rsid w:val="008F6056"/>
    <w:rsid w:val="008F6C08"/>
    <w:rsid w:val="008F77B7"/>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0E1C"/>
    <w:rsid w:val="0093133D"/>
    <w:rsid w:val="00931EEE"/>
    <w:rsid w:val="0093276D"/>
    <w:rsid w:val="00932B8F"/>
    <w:rsid w:val="00933AB6"/>
    <w:rsid w:val="00933D12"/>
    <w:rsid w:val="0093412D"/>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0AEB"/>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1FC"/>
    <w:rsid w:val="009D0D2A"/>
    <w:rsid w:val="009D1320"/>
    <w:rsid w:val="009D2AE0"/>
    <w:rsid w:val="009D2FF2"/>
    <w:rsid w:val="009D3226"/>
    <w:rsid w:val="009D3385"/>
    <w:rsid w:val="009D3E0B"/>
    <w:rsid w:val="009D4370"/>
    <w:rsid w:val="009D47A4"/>
    <w:rsid w:val="009D484D"/>
    <w:rsid w:val="009D4862"/>
    <w:rsid w:val="009D58F7"/>
    <w:rsid w:val="009D5E21"/>
    <w:rsid w:val="009D5E7E"/>
    <w:rsid w:val="009D64B0"/>
    <w:rsid w:val="009D69C5"/>
    <w:rsid w:val="009D6D91"/>
    <w:rsid w:val="009D793C"/>
    <w:rsid w:val="009E027F"/>
    <w:rsid w:val="009E0ED1"/>
    <w:rsid w:val="009E0F86"/>
    <w:rsid w:val="009E16A9"/>
    <w:rsid w:val="009E2A9E"/>
    <w:rsid w:val="009E375F"/>
    <w:rsid w:val="009E39D4"/>
    <w:rsid w:val="009E3D99"/>
    <w:rsid w:val="009E422F"/>
    <w:rsid w:val="009E433B"/>
    <w:rsid w:val="009E52AB"/>
    <w:rsid w:val="009E5401"/>
    <w:rsid w:val="009E5499"/>
    <w:rsid w:val="009E560F"/>
    <w:rsid w:val="009E5736"/>
    <w:rsid w:val="009E6D82"/>
    <w:rsid w:val="009E7B1A"/>
    <w:rsid w:val="009F0E69"/>
    <w:rsid w:val="009F20BF"/>
    <w:rsid w:val="009F3395"/>
    <w:rsid w:val="009F534A"/>
    <w:rsid w:val="009F5480"/>
    <w:rsid w:val="009F6D17"/>
    <w:rsid w:val="009F7F64"/>
    <w:rsid w:val="00A00EBD"/>
    <w:rsid w:val="00A018F9"/>
    <w:rsid w:val="00A02BFE"/>
    <w:rsid w:val="00A02F3B"/>
    <w:rsid w:val="00A034C8"/>
    <w:rsid w:val="00A03B33"/>
    <w:rsid w:val="00A04549"/>
    <w:rsid w:val="00A04934"/>
    <w:rsid w:val="00A04C1A"/>
    <w:rsid w:val="00A06EF7"/>
    <w:rsid w:val="00A07515"/>
    <w:rsid w:val="00A0758F"/>
    <w:rsid w:val="00A115EB"/>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27CDD"/>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38DC"/>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6D93"/>
    <w:rsid w:val="00A7730D"/>
    <w:rsid w:val="00A77D3C"/>
    <w:rsid w:val="00A80682"/>
    <w:rsid w:val="00A80875"/>
    <w:rsid w:val="00A818B3"/>
    <w:rsid w:val="00A81B15"/>
    <w:rsid w:val="00A82513"/>
    <w:rsid w:val="00A82B7F"/>
    <w:rsid w:val="00A837FF"/>
    <w:rsid w:val="00A84DC8"/>
    <w:rsid w:val="00A85051"/>
    <w:rsid w:val="00A859FB"/>
    <w:rsid w:val="00A85BA5"/>
    <w:rsid w:val="00A85DBC"/>
    <w:rsid w:val="00A86A0A"/>
    <w:rsid w:val="00A8707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57"/>
    <w:rsid w:val="00AA6961"/>
    <w:rsid w:val="00AA6F8D"/>
    <w:rsid w:val="00AA7859"/>
    <w:rsid w:val="00AB0686"/>
    <w:rsid w:val="00AB0AF6"/>
    <w:rsid w:val="00AB0C57"/>
    <w:rsid w:val="00AB0FFE"/>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3424"/>
    <w:rsid w:val="00B0351C"/>
    <w:rsid w:val="00B03611"/>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6BD5"/>
    <w:rsid w:val="00B57265"/>
    <w:rsid w:val="00B575B1"/>
    <w:rsid w:val="00B606EB"/>
    <w:rsid w:val="00B60C89"/>
    <w:rsid w:val="00B61861"/>
    <w:rsid w:val="00B61B4F"/>
    <w:rsid w:val="00B62A39"/>
    <w:rsid w:val="00B62ABF"/>
    <w:rsid w:val="00B633AE"/>
    <w:rsid w:val="00B64A00"/>
    <w:rsid w:val="00B65153"/>
    <w:rsid w:val="00B665D2"/>
    <w:rsid w:val="00B6737C"/>
    <w:rsid w:val="00B707AE"/>
    <w:rsid w:val="00B71494"/>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A15"/>
    <w:rsid w:val="00BA5FF8"/>
    <w:rsid w:val="00BA61E3"/>
    <w:rsid w:val="00BA67C9"/>
    <w:rsid w:val="00BA72DC"/>
    <w:rsid w:val="00BA73C4"/>
    <w:rsid w:val="00BB0F69"/>
    <w:rsid w:val="00BB14F1"/>
    <w:rsid w:val="00BB1D8F"/>
    <w:rsid w:val="00BB2070"/>
    <w:rsid w:val="00BB2AA2"/>
    <w:rsid w:val="00BB348F"/>
    <w:rsid w:val="00BB42F9"/>
    <w:rsid w:val="00BB572E"/>
    <w:rsid w:val="00BB6BD2"/>
    <w:rsid w:val="00BB74FD"/>
    <w:rsid w:val="00BB767D"/>
    <w:rsid w:val="00BC15AD"/>
    <w:rsid w:val="00BC3C48"/>
    <w:rsid w:val="00BC4280"/>
    <w:rsid w:val="00BC48B5"/>
    <w:rsid w:val="00BC5982"/>
    <w:rsid w:val="00BC60BF"/>
    <w:rsid w:val="00BC6CB6"/>
    <w:rsid w:val="00BD00D6"/>
    <w:rsid w:val="00BD0DF6"/>
    <w:rsid w:val="00BD23DA"/>
    <w:rsid w:val="00BD2676"/>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1E6"/>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45B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5C9E"/>
    <w:rsid w:val="00C660C3"/>
    <w:rsid w:val="00C664E6"/>
    <w:rsid w:val="00C66AC9"/>
    <w:rsid w:val="00C67057"/>
    <w:rsid w:val="00C67A13"/>
    <w:rsid w:val="00C70DE8"/>
    <w:rsid w:val="00C7119B"/>
    <w:rsid w:val="00C713FA"/>
    <w:rsid w:val="00C71779"/>
    <w:rsid w:val="00C724D3"/>
    <w:rsid w:val="00C72791"/>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27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DE2"/>
    <w:rsid w:val="00CA0F17"/>
    <w:rsid w:val="00CA2729"/>
    <w:rsid w:val="00CA2930"/>
    <w:rsid w:val="00CA3057"/>
    <w:rsid w:val="00CA3964"/>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A65"/>
    <w:rsid w:val="00CC2C11"/>
    <w:rsid w:val="00CC3B99"/>
    <w:rsid w:val="00CC5F88"/>
    <w:rsid w:val="00CC657E"/>
    <w:rsid w:val="00CC69C8"/>
    <w:rsid w:val="00CC77A2"/>
    <w:rsid w:val="00CD02FD"/>
    <w:rsid w:val="00CD1DF7"/>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DAE"/>
    <w:rsid w:val="00CE56D8"/>
    <w:rsid w:val="00CE6DC4"/>
    <w:rsid w:val="00CF1990"/>
    <w:rsid w:val="00CF2D63"/>
    <w:rsid w:val="00CF3268"/>
    <w:rsid w:val="00CF398A"/>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367"/>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444"/>
    <w:rsid w:val="00D64B96"/>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1CD"/>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00F"/>
    <w:rsid w:val="00DD194A"/>
    <w:rsid w:val="00DD19DE"/>
    <w:rsid w:val="00DD1B1A"/>
    <w:rsid w:val="00DD1C95"/>
    <w:rsid w:val="00DD1FE9"/>
    <w:rsid w:val="00DD28BC"/>
    <w:rsid w:val="00DD31A3"/>
    <w:rsid w:val="00DD5027"/>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AD3"/>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46CDD"/>
    <w:rsid w:val="00E52924"/>
    <w:rsid w:val="00E531EB"/>
    <w:rsid w:val="00E53746"/>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292"/>
    <w:rsid w:val="00E720D0"/>
    <w:rsid w:val="00E726EB"/>
    <w:rsid w:val="00E72CF1"/>
    <w:rsid w:val="00E732E9"/>
    <w:rsid w:val="00E7338C"/>
    <w:rsid w:val="00E73940"/>
    <w:rsid w:val="00E750C8"/>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82D"/>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5679"/>
    <w:rsid w:val="00EB61AE"/>
    <w:rsid w:val="00EC0684"/>
    <w:rsid w:val="00EC168E"/>
    <w:rsid w:val="00EC26BE"/>
    <w:rsid w:val="00EC322D"/>
    <w:rsid w:val="00EC3961"/>
    <w:rsid w:val="00EC6887"/>
    <w:rsid w:val="00EC6AFD"/>
    <w:rsid w:val="00EC7450"/>
    <w:rsid w:val="00EC755D"/>
    <w:rsid w:val="00EC7A51"/>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EC5"/>
    <w:rsid w:val="00EF2249"/>
    <w:rsid w:val="00EF249B"/>
    <w:rsid w:val="00EF273A"/>
    <w:rsid w:val="00EF279A"/>
    <w:rsid w:val="00EF2B3C"/>
    <w:rsid w:val="00EF2F16"/>
    <w:rsid w:val="00EF4B4E"/>
    <w:rsid w:val="00EF4C88"/>
    <w:rsid w:val="00EF55EB"/>
    <w:rsid w:val="00EF589D"/>
    <w:rsid w:val="00EF5C87"/>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618EF"/>
    <w:rsid w:val="00F6194A"/>
    <w:rsid w:val="00F62CF0"/>
    <w:rsid w:val="00F65582"/>
    <w:rsid w:val="00F660D8"/>
    <w:rsid w:val="00F66BA3"/>
    <w:rsid w:val="00F66E75"/>
    <w:rsid w:val="00F6777A"/>
    <w:rsid w:val="00F7058D"/>
    <w:rsid w:val="00F71EF9"/>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884"/>
    <w:rsid w:val="00FA7F3D"/>
    <w:rsid w:val="00FB020E"/>
    <w:rsid w:val="00FB0D1D"/>
    <w:rsid w:val="00FB237D"/>
    <w:rsid w:val="00FB2682"/>
    <w:rsid w:val="00FB2A01"/>
    <w:rsid w:val="00FB38D8"/>
    <w:rsid w:val="00FB3F82"/>
    <w:rsid w:val="00FB4667"/>
    <w:rsid w:val="00FB4D9B"/>
    <w:rsid w:val="00FB517F"/>
    <w:rsid w:val="00FB52EA"/>
    <w:rsid w:val="00FB5667"/>
    <w:rsid w:val="00FB5A0F"/>
    <w:rsid w:val="00FB6FF4"/>
    <w:rsid w:val="00FC051F"/>
    <w:rsid w:val="00FC06FF"/>
    <w:rsid w:val="00FC1EB9"/>
    <w:rsid w:val="00FC2C94"/>
    <w:rsid w:val="00FC69B4"/>
    <w:rsid w:val="00FC7A4B"/>
    <w:rsid w:val="00FD0694"/>
    <w:rsid w:val="00FD0B31"/>
    <w:rsid w:val="00FD25BE"/>
    <w:rsid w:val="00FD2E70"/>
    <w:rsid w:val="00FD319B"/>
    <w:rsid w:val="00FD3584"/>
    <w:rsid w:val="00FD4046"/>
    <w:rsid w:val="00FD5562"/>
    <w:rsid w:val="00FD56CA"/>
    <w:rsid w:val="00FD64DF"/>
    <w:rsid w:val="00FD66F0"/>
    <w:rsid w:val="00FD7AA7"/>
    <w:rsid w:val="00FE07F9"/>
    <w:rsid w:val="00FE0D1A"/>
    <w:rsid w:val="00FE1EE7"/>
    <w:rsid w:val="00FE24A6"/>
    <w:rsid w:val="00FE2E53"/>
    <w:rsid w:val="00FE2E67"/>
    <w:rsid w:val="00FE331B"/>
    <w:rsid w:val="00FE4262"/>
    <w:rsid w:val="00FE4B6C"/>
    <w:rsid w:val="00FE723A"/>
    <w:rsid w:val="00FE7E68"/>
    <w:rsid w:val="00FF06AF"/>
    <w:rsid w:val="00FF1FCB"/>
    <w:rsid w:val="00FF42EA"/>
    <w:rsid w:val="00FF52D4"/>
    <w:rsid w:val="00FF5376"/>
    <w:rsid w:val="00FF5C9A"/>
    <w:rsid w:val="00FF65D1"/>
    <w:rsid w:val="00FF6AA4"/>
    <w:rsid w:val="00FF6B09"/>
    <w:rsid w:val="00FF74F2"/>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 w:type="paragraph" w:customStyle="1" w:styleId="agenda3b">
    <w:name w:val="agenda3b"/>
    <w:basedOn w:val="a"/>
    <w:uiPriority w:val="99"/>
    <w:rsid w:val="004F04F0"/>
    <w:pPr>
      <w:tabs>
        <w:tab w:val="left" w:pos="540"/>
        <w:tab w:val="left" w:pos="1800"/>
        <w:tab w:val="left" w:pos="2127"/>
      </w:tabs>
      <w:spacing w:before="60" w:after="60"/>
      <w:ind w:left="2513" w:hanging="1095"/>
      <w:outlineLvl w:val="0"/>
    </w:pPr>
    <w:rPr>
      <w:rFonts w:ascii="Arial" w:eastAsia="MS Mincho"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5AIRPNAIUNRU-1328258698-24261</_dlc_DocId>
    <_dlc_DocIdUrl xmlns="71c5aaf6-e6ce-465b-b873-5148d2a4c105">
      <Url>https://nokia.sharepoint.com/sites/c5g/5gradio/_layouts/15/DocIdRedir.aspx?ID=5AIRPNAIUNRU-1328258698-24261</Url>
      <Description>5AIRPNAIUNRU-1328258698-24261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2.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4.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5.xml><?xml version="1.0" encoding="utf-8"?>
<ds:datastoreItem xmlns:ds="http://schemas.openxmlformats.org/officeDocument/2006/customXml" ds:itemID="{CD73FD94-AE33-4E18-AA4C-36FCE29552B7}">
  <ds:schemaRefs>
    <ds:schemaRef ds:uri="http://schemas.openxmlformats.org/officeDocument/2006/bibliography"/>
  </ds:schemaRefs>
</ds:datastoreItem>
</file>

<file path=customXml/itemProps6.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Qian</cp:lastModifiedBy>
  <cp:revision>18</cp:revision>
  <cp:lastPrinted>2019-04-25T01:09:00Z</cp:lastPrinted>
  <dcterms:created xsi:type="dcterms:W3CDTF">2023-11-17T06:20:00Z</dcterms:created>
  <dcterms:modified xsi:type="dcterms:W3CDTF">2023-11-17T14:50:00Z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0x01010000E5007003D3004E92B8EDD86D20E8CD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f05f3808-2975-49ba-b60d-53525de34330</vt:lpwstr>
  </property>
</Properties>
</file>